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6AA6" w14:textId="4D69014A" w:rsidR="0064641E" w:rsidRDefault="0064641E" w:rsidP="0064641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877645">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51789C">
        <w:rPr>
          <w:rFonts w:ascii="Arial" w:hAnsi="Arial" w:cs="Arial"/>
          <w:b/>
          <w:bCs/>
        </w:rPr>
        <w:t>3122</w:t>
      </w:r>
    </w:p>
    <w:p w14:paraId="408F2AC3" w14:textId="73C340B7" w:rsidR="0064641E" w:rsidRPr="00210D4C" w:rsidRDefault="0064641E" w:rsidP="0064641E">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877645">
        <w:rPr>
          <w:rFonts w:ascii="Arial" w:eastAsia="MS Mincho" w:hAnsi="Arial" w:cs="Arial"/>
          <w:b/>
          <w:bCs/>
          <w:lang w:eastAsia="ja-JP"/>
        </w:rPr>
        <w:t xml:space="preserve">April </w:t>
      </w:r>
      <w:r w:rsidR="007340C9">
        <w:rPr>
          <w:rFonts w:ascii="Arial" w:eastAsia="MS Mincho" w:hAnsi="Arial" w:cs="Arial"/>
          <w:b/>
          <w:bCs/>
          <w:lang w:eastAsia="ja-JP"/>
        </w:rPr>
        <w:t>12</w:t>
      </w:r>
      <w:r w:rsidR="007340C9" w:rsidRPr="007340C9">
        <w:rPr>
          <w:rFonts w:ascii="Arial" w:eastAsia="MS Mincho" w:hAnsi="Arial" w:cs="Arial"/>
          <w:b/>
          <w:bCs/>
          <w:vertAlign w:val="superscript"/>
          <w:lang w:eastAsia="ja-JP"/>
        </w:rPr>
        <w:t>th</w:t>
      </w:r>
      <w:r w:rsidR="007340C9">
        <w:rPr>
          <w:rFonts w:ascii="Arial" w:eastAsia="MS Mincho" w:hAnsi="Arial" w:cs="Arial"/>
          <w:b/>
          <w:bCs/>
          <w:lang w:eastAsia="ja-JP"/>
        </w:rPr>
        <w:t xml:space="preserve"> – 20</w:t>
      </w:r>
      <w:r w:rsidR="007340C9"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1ED9FE78" w14:textId="77777777" w:rsidR="00210D4C" w:rsidRDefault="00210D4C" w:rsidP="00311702">
      <w:pPr>
        <w:pStyle w:val="3GPPHeader"/>
      </w:pP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99D1842" w:rsidR="00531215" w:rsidRPr="00CE30E7" w:rsidRDefault="003D3C45" w:rsidP="00311702">
      <w:pPr>
        <w:pStyle w:val="3GPPHeader"/>
      </w:pPr>
      <w:r w:rsidRPr="00CE30E7">
        <w:t>Title:</w:t>
      </w:r>
      <w:r w:rsidR="00E90E49" w:rsidRPr="00CE30E7">
        <w:tab/>
      </w:r>
      <w:r w:rsidR="00877645">
        <w:t xml:space="preserve">Discussion on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566CB2EE" w:rsidR="005F5E2D" w:rsidRDefault="00AB2419" w:rsidP="00343100">
      <w:pPr>
        <w:jc w:val="both"/>
      </w:pPr>
      <w:r>
        <w:t xml:space="preserve">The WID of NR sidelink enhancement is in </w:t>
      </w:r>
      <w:r w:rsidR="00E276C8">
        <w:fldChar w:fldCharType="begin"/>
      </w:r>
      <w:r w:rsidR="00E276C8">
        <w:instrText xml:space="preserve"> REF _Ref59982016 \r \h </w:instrText>
      </w:r>
      <w:r w:rsidR="00E276C8">
        <w:fldChar w:fldCharType="separate"/>
      </w:r>
      <w:r w:rsidR="00E276C8">
        <w:t>[1]</w:t>
      </w:r>
      <w:r w:rsidR="00E276C8">
        <w:fldChar w:fldCharType="end"/>
      </w:r>
      <w:r>
        <w:t xml:space="preserve">. </w:t>
      </w:r>
      <w:r w:rsidR="0064641E">
        <w:t>The inter-UE coordination has been discussed extensively in RAN1 #10</w:t>
      </w:r>
      <w:r w:rsidR="00D0700E">
        <w:t>4</w:t>
      </w:r>
      <w:r w:rsidR="009D0EB4">
        <w:t>-</w:t>
      </w:r>
      <w:r w:rsidR="0064641E">
        <w:t>e</w:t>
      </w:r>
      <w:r w:rsidR="009D0EB4">
        <w:t xml:space="preserve"> </w:t>
      </w:r>
      <w:r w:rsidR="0064641E">
        <w:t>meeting</w:t>
      </w:r>
      <w:r w:rsidR="00E276C8">
        <w:t xml:space="preserve"> </w:t>
      </w:r>
      <w:r w:rsidR="00E276C8">
        <w:fldChar w:fldCharType="begin"/>
      </w:r>
      <w:r w:rsidR="00E276C8">
        <w:instrText xml:space="preserve"> REF _Ref67924839 \r \h </w:instrText>
      </w:r>
      <w:r w:rsidR="00E276C8">
        <w:fldChar w:fldCharType="separate"/>
      </w:r>
      <w:r w:rsidR="00E276C8">
        <w:t>[2]</w:t>
      </w:r>
      <w:r w:rsidR="00E276C8">
        <w:fldChar w:fldCharType="end"/>
      </w:r>
      <w:r w:rsidR="0064641E">
        <w:t>. The following conclusion ha</w:t>
      </w:r>
      <w:r w:rsidR="00D0700E">
        <w:t>s</w:t>
      </w:r>
      <w:r w:rsidR="0064641E">
        <w:t xml:space="preserve"> been reached. </w:t>
      </w:r>
    </w:p>
    <w:p w14:paraId="6157C384" w14:textId="50A46A7F" w:rsidR="00991887" w:rsidRDefault="00991887" w:rsidP="00343100">
      <w:pPr>
        <w:jc w:val="both"/>
      </w:pPr>
    </w:p>
    <w:p w14:paraId="79ABC951" w14:textId="77777777" w:rsidR="00D0700E" w:rsidRPr="00170114" w:rsidRDefault="00D0700E" w:rsidP="00D0700E">
      <w:pPr>
        <w:jc w:val="both"/>
        <w:rPr>
          <w:b/>
          <w:bCs/>
          <w:szCs w:val="20"/>
        </w:rPr>
      </w:pPr>
      <w:r w:rsidRPr="00170114">
        <w:rPr>
          <w:b/>
          <w:bCs/>
          <w:szCs w:val="20"/>
        </w:rPr>
        <w:t>Conclusion:</w:t>
      </w:r>
    </w:p>
    <w:p w14:paraId="4E572E79" w14:textId="28D21FB9" w:rsidR="00D0700E" w:rsidRPr="007F5320" w:rsidRDefault="00D0700E" w:rsidP="00D0700E">
      <w:pPr>
        <w:numPr>
          <w:ilvl w:val="0"/>
          <w:numId w:val="24"/>
        </w:numPr>
        <w:jc w:val="both"/>
        <w:rPr>
          <w:szCs w:val="20"/>
        </w:rPr>
      </w:pPr>
      <w:r w:rsidRPr="007F5320">
        <w:rPr>
          <w:szCs w:val="20"/>
        </w:rPr>
        <w:t>RAN1 concludes that the inter-UE coordination in Mode 2 is feasible, and is beneficial (e.g.,</w:t>
      </w:r>
      <w:r>
        <w:rPr>
          <w:szCs w:val="20"/>
        </w:rPr>
        <w:t xml:space="preserve"> </w:t>
      </w:r>
      <w:r w:rsidRPr="007F5320">
        <w:rPr>
          <w:szCs w:val="20"/>
        </w:rPr>
        <w:t>reliability, etc.) compared to Rel-16 Mode 2 RA, and thus recommends specification of the feature.</w:t>
      </w:r>
    </w:p>
    <w:p w14:paraId="019EB027" w14:textId="77777777" w:rsidR="00D0700E" w:rsidRPr="007F5320" w:rsidRDefault="00D0700E" w:rsidP="00D0700E">
      <w:pPr>
        <w:numPr>
          <w:ilvl w:val="1"/>
          <w:numId w:val="24"/>
        </w:numPr>
        <w:jc w:val="both"/>
        <w:rPr>
          <w:szCs w:val="20"/>
        </w:rPr>
      </w:pPr>
      <w:r w:rsidRPr="007F5320">
        <w:rPr>
          <w:szCs w:val="20"/>
        </w:rPr>
        <w:t>The detailed observations can be found in the attachment of the LS</w:t>
      </w:r>
    </w:p>
    <w:p w14:paraId="3FD873A0" w14:textId="77777777" w:rsidR="00D0700E" w:rsidRPr="007F5320" w:rsidRDefault="00D0700E" w:rsidP="00D0700E">
      <w:pPr>
        <w:jc w:val="both"/>
        <w:rPr>
          <w:szCs w:val="20"/>
        </w:rPr>
      </w:pPr>
      <w:r w:rsidRPr="007F5320">
        <w:rPr>
          <w:szCs w:val="20"/>
        </w:rPr>
        <w:t>Further discuss the detailed observations (starting from the FL’s summary)</w:t>
      </w:r>
    </w:p>
    <w:p w14:paraId="6C86041A" w14:textId="577D6828" w:rsidR="0064641E" w:rsidRDefault="0064641E" w:rsidP="006400C7">
      <w:pPr>
        <w:jc w:val="both"/>
      </w:pPr>
    </w:p>
    <w:p w14:paraId="65E8C13E" w14:textId="38D1AF47" w:rsidR="006400C7" w:rsidRPr="006400C7" w:rsidRDefault="006400C7" w:rsidP="00CD60DA">
      <w:pPr>
        <w:jc w:val="both"/>
      </w:pPr>
      <w:r>
        <w:t xml:space="preserve">In this contribution, we </w:t>
      </w:r>
      <w:r w:rsidR="00991887">
        <w:t xml:space="preserve">provide our views on the </w:t>
      </w:r>
      <w:r w:rsidR="0064641E">
        <w:t xml:space="preserve">open issues </w:t>
      </w:r>
      <w:r w:rsidR="00AB2419">
        <w:t>of inter-UE coordination</w:t>
      </w:r>
      <w:r w:rsidR="009B49F1">
        <w:t>.</w:t>
      </w:r>
    </w:p>
    <w:p w14:paraId="0C31D433" w14:textId="4ECE5FF7" w:rsidR="002F2A58" w:rsidRDefault="00EA5A5B" w:rsidP="002F2A58">
      <w:pPr>
        <w:pStyle w:val="Heading1"/>
      </w:pPr>
      <w:r>
        <w:t>Discussion</w:t>
      </w:r>
    </w:p>
    <w:p w14:paraId="5E44715A" w14:textId="14CE018C" w:rsidR="0064641E" w:rsidRPr="0064641E" w:rsidRDefault="0064641E" w:rsidP="0064641E">
      <w:pPr>
        <w:pStyle w:val="Heading2"/>
      </w:pPr>
      <w:r>
        <w:t>Different types of resource set</w:t>
      </w:r>
    </w:p>
    <w:p w14:paraId="0DD6321B" w14:textId="73C40838" w:rsidR="0064641E" w:rsidRDefault="0064641E" w:rsidP="0064641E">
      <w:pPr>
        <w:jc w:val="both"/>
      </w:pPr>
      <w:r>
        <w:t>Three different types of “resource set” were identified in RAN1 #103-e meeting</w:t>
      </w:r>
      <w:r w:rsidR="00D0700E">
        <w:t xml:space="preserve"> </w:t>
      </w:r>
      <w:r w:rsidR="00D0700E">
        <w:fldChar w:fldCharType="begin"/>
      </w:r>
      <w:r w:rsidR="00D0700E">
        <w:instrText xml:space="preserve"> REF _Ref67492578 \r \h </w:instrText>
      </w:r>
      <w:r w:rsidR="00D0700E">
        <w:fldChar w:fldCharType="separate"/>
      </w:r>
      <w:r w:rsidR="00E276C8">
        <w:t>[3]</w:t>
      </w:r>
      <w:r w:rsidR="00D0700E">
        <w:fldChar w:fldCharType="end"/>
      </w:r>
      <w:r>
        <w:t xml:space="preserve">, i.e., a set of preferred resources, a set of non-preferred resources, a set of detected conflicted resources. In our view, each type of resource set has its applicable scenarios, and hence all three types should be supported. </w:t>
      </w:r>
      <w:r w:rsidR="00D0700E">
        <w:t>It is concluded</w:t>
      </w:r>
      <w:r w:rsidR="00E276C8">
        <w:t xml:space="preserve"> </w:t>
      </w:r>
      <w:r w:rsidR="00E276C8">
        <w:fldChar w:fldCharType="begin"/>
      </w:r>
      <w:r w:rsidR="00E276C8">
        <w:instrText xml:space="preserve"> REF _Ref67924839 \r \h </w:instrText>
      </w:r>
      <w:r w:rsidR="00E276C8">
        <w:fldChar w:fldCharType="separate"/>
      </w:r>
      <w:r w:rsidR="00E276C8">
        <w:t>[2]</w:t>
      </w:r>
      <w:r w:rsidR="00E276C8">
        <w:fldChar w:fldCharType="end"/>
      </w:r>
      <w:r w:rsidR="00E276C8">
        <w:t xml:space="preserve"> </w:t>
      </w:r>
      <w:r w:rsidR="00D0700E">
        <w:t xml:space="preserve">by </w:t>
      </w:r>
      <w:r w:rsidR="00D0700E" w:rsidRPr="007F5320">
        <w:rPr>
          <w:szCs w:val="20"/>
        </w:rPr>
        <w:t>RAN1 that the inter-UE coordination in Mode 2 is feasible, and is beneficial (e.g., reliability, etc.) compared to Rel-16 Mode 2 RA.</w:t>
      </w:r>
      <w:r w:rsidR="00D0700E">
        <w:rPr>
          <w:szCs w:val="20"/>
        </w:rPr>
        <w:t xml:space="preserve"> We shall discuss these three different types of “resource set” in the following sub-sections. </w:t>
      </w:r>
    </w:p>
    <w:p w14:paraId="5D9C6CBE" w14:textId="14ED76F0" w:rsidR="0064641E" w:rsidRDefault="0064641E" w:rsidP="00887B9F">
      <w:pPr>
        <w:jc w:val="both"/>
      </w:pPr>
    </w:p>
    <w:p w14:paraId="74F88FDA" w14:textId="03736B0E" w:rsidR="0064641E" w:rsidRDefault="0064641E" w:rsidP="0064641E">
      <w:pPr>
        <w:pStyle w:val="Heading3"/>
      </w:pPr>
      <w:r>
        <w:t>Resource set with preferred resources</w:t>
      </w:r>
    </w:p>
    <w:p w14:paraId="7A92217F" w14:textId="77777777" w:rsidR="0064641E" w:rsidRDefault="0064641E" w:rsidP="00887B9F">
      <w:pPr>
        <w:jc w:val="both"/>
      </w:pPr>
      <w:r>
        <w:t xml:space="preserve">For the first type of resource set (i.e., preferred for UE-B’s transmission), UE-A selects a set of available resources based on the legacy resource selection procedure. This resource selection procedure is based on UE-A’s sensing results. Still, some modifications on the legacy resource selection are needed at UE-A. </w:t>
      </w:r>
    </w:p>
    <w:p w14:paraId="723CCC6C" w14:textId="77777777" w:rsidR="0064641E" w:rsidRDefault="0064641E" w:rsidP="00887B9F">
      <w:pPr>
        <w:jc w:val="both"/>
      </w:pPr>
    </w:p>
    <w:p w14:paraId="24F1B72D" w14:textId="0C0A7683" w:rsidR="0064641E" w:rsidRDefault="0064641E" w:rsidP="00887B9F">
      <w:pPr>
        <w:jc w:val="both"/>
      </w:pPr>
      <w:r>
        <w:t xml:space="preserve">The number of preferred resources to be selected by UE-A could be larger than that in the legacy resource allocation scheme. This provides flexibility to UE-B so that UE-B could further select a subset of resources from the set of preferred resources provided by UE-A. This filtering operations at UE-B could be depending on UE-B’s sensing results. </w:t>
      </w:r>
    </w:p>
    <w:p w14:paraId="7D791603" w14:textId="1339C8D8" w:rsidR="0064641E" w:rsidRDefault="0064641E" w:rsidP="00887B9F">
      <w:pPr>
        <w:jc w:val="both"/>
      </w:pPr>
    </w:p>
    <w:p w14:paraId="510A702D" w14:textId="687DA8A1" w:rsidR="0064641E" w:rsidRDefault="0064641E" w:rsidP="00887B9F">
      <w:pPr>
        <w:jc w:val="both"/>
      </w:pPr>
      <w:r>
        <w:t xml:space="preserve">In the legacy resource allocation procedure, the data priority of the transmit UE is known beforehand. This data priority is used in determining the RSRP threshold to exclude some resources from the </w:t>
      </w:r>
      <w:r>
        <w:lastRenderedPageBreak/>
        <w:t xml:space="preserve">candidate resource set. However, it is unclear whether the priority of the data to be transmitted is available at UE-A. One simple way is that UE-B informs UE-A the priority of the data that UE-B is going to transmit. </w:t>
      </w:r>
    </w:p>
    <w:p w14:paraId="3DEF3EC4" w14:textId="77777777" w:rsidR="0064641E" w:rsidRDefault="0064641E" w:rsidP="00887B9F">
      <w:pPr>
        <w:jc w:val="both"/>
      </w:pPr>
    </w:p>
    <w:p w14:paraId="360F2B9F" w14:textId="2CFA20B8" w:rsidR="0064641E" w:rsidRPr="0064641E" w:rsidRDefault="0064641E" w:rsidP="0064641E">
      <w:pPr>
        <w:pStyle w:val="ListParagraph"/>
        <w:numPr>
          <w:ilvl w:val="0"/>
          <w:numId w:val="21"/>
        </w:numPr>
        <w:jc w:val="both"/>
        <w:rPr>
          <w:rFonts w:ascii="Times New Roman" w:hAnsi="Times New Roman"/>
          <w:sz w:val="24"/>
          <w:szCs w:val="24"/>
        </w:rPr>
      </w:pPr>
      <w:r w:rsidRPr="0064641E">
        <w:rPr>
          <w:rFonts w:ascii="Times New Roman" w:hAnsi="Times New Roman"/>
          <w:sz w:val="24"/>
          <w:szCs w:val="24"/>
        </w:rPr>
        <w:t xml:space="preserve">This notification could be dynamic, i.e., UE-B informs UE-A the data priority every time it has sidelink data to transmit. However, this </w:t>
      </w:r>
      <w:r>
        <w:rPr>
          <w:rFonts w:ascii="Times New Roman" w:hAnsi="Times New Roman"/>
          <w:sz w:val="24"/>
          <w:szCs w:val="24"/>
        </w:rPr>
        <w:t xml:space="preserve">dynamic </w:t>
      </w:r>
      <w:r w:rsidRPr="0064641E">
        <w:rPr>
          <w:rFonts w:ascii="Times New Roman" w:hAnsi="Times New Roman"/>
          <w:sz w:val="24"/>
          <w:szCs w:val="24"/>
        </w:rPr>
        <w:t xml:space="preserve">notification is in general infeasible since UE-B does not always acquire a channel to deliver this information to UE-A. </w:t>
      </w:r>
    </w:p>
    <w:p w14:paraId="32408FC8" w14:textId="6262D902" w:rsidR="0064641E" w:rsidRDefault="0064641E" w:rsidP="0064641E">
      <w:pPr>
        <w:pStyle w:val="ListParagraph"/>
        <w:numPr>
          <w:ilvl w:val="0"/>
          <w:numId w:val="21"/>
        </w:numPr>
        <w:jc w:val="both"/>
        <w:rPr>
          <w:rFonts w:ascii="Times New Roman" w:hAnsi="Times New Roman"/>
          <w:sz w:val="24"/>
          <w:szCs w:val="24"/>
        </w:rPr>
      </w:pPr>
      <w:r w:rsidRPr="0064641E">
        <w:rPr>
          <w:rFonts w:ascii="Times New Roman" w:hAnsi="Times New Roman"/>
          <w:sz w:val="24"/>
          <w:szCs w:val="24"/>
        </w:rPr>
        <w:t xml:space="preserve">This notification could be semi-static, i.e., UE-B and UE-A configure a data priority </w:t>
      </w:r>
      <w:r>
        <w:rPr>
          <w:rFonts w:ascii="Times New Roman" w:hAnsi="Times New Roman"/>
          <w:sz w:val="24"/>
          <w:szCs w:val="24"/>
        </w:rPr>
        <w:t>for UE-B’s sidelink transmission. This configured data priority is used by UE-A in its resource selection for determining the set of preferred resources for UE-B.</w:t>
      </w:r>
    </w:p>
    <w:p w14:paraId="052C00F7" w14:textId="4704049F" w:rsidR="0064641E" w:rsidRDefault="0064641E" w:rsidP="0064641E">
      <w:pPr>
        <w:jc w:val="both"/>
      </w:pPr>
    </w:p>
    <w:p w14:paraId="2ADACDE1" w14:textId="47F60AD3" w:rsidR="0064641E" w:rsidRDefault="0064641E" w:rsidP="00887B9F">
      <w:pPr>
        <w:jc w:val="both"/>
      </w:pPr>
      <w:r>
        <w:t>Alternatively, UE-A may directly use a configured or dynamically indicated RSRP threshold in its resource selection to determine a set of preferred resources for UE-B’s sidelink transmissions.</w:t>
      </w:r>
    </w:p>
    <w:p w14:paraId="450A0DE7" w14:textId="2DC43B2C" w:rsidR="0064641E" w:rsidRDefault="0064641E" w:rsidP="00887B9F">
      <w:pPr>
        <w:jc w:val="both"/>
      </w:pPr>
    </w:p>
    <w:p w14:paraId="40EA212B" w14:textId="4E7730BD" w:rsidR="0064641E" w:rsidRDefault="0064641E" w:rsidP="00887B9F">
      <w:pPr>
        <w:jc w:val="both"/>
      </w:pPr>
      <w:r>
        <w:t xml:space="preserve">Also, the parameter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is used in a legacy resource selection procedure, where the parameter is maintained at the transmit UE based on the periodicity of the sidelink data to be transmitted. This parameter is unavailable at UE-A. Similar to data priority, UE-B may dynamically notify this parameter to UE-A, or UE-B and UE-A could configure a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for UE-A to use in its resource selection procedure. </w:t>
      </w:r>
    </w:p>
    <w:p w14:paraId="40954C9A" w14:textId="77777777" w:rsidR="0064641E" w:rsidRDefault="0064641E" w:rsidP="00887B9F">
      <w:pPr>
        <w:jc w:val="both"/>
      </w:pPr>
    </w:p>
    <w:p w14:paraId="7B5A6014" w14:textId="7ECD78DF" w:rsidR="0064641E" w:rsidRDefault="0064641E" w:rsidP="0064641E">
      <w:pPr>
        <w:jc w:val="both"/>
        <w:rPr>
          <w:i/>
        </w:rPr>
      </w:pPr>
      <w:r w:rsidRPr="001B3C44">
        <w:rPr>
          <w:b/>
          <w:i/>
          <w:u w:val="single"/>
        </w:rPr>
        <w:t xml:space="preserve">Proposal </w:t>
      </w:r>
      <w:r w:rsidR="00D0700E">
        <w:rPr>
          <w:b/>
          <w:i/>
          <w:u w:val="single"/>
        </w:rPr>
        <w:t>1</w:t>
      </w:r>
      <w:r w:rsidRPr="001B3C44">
        <w:rPr>
          <w:b/>
          <w:i/>
          <w:u w:val="single"/>
        </w:rPr>
        <w:t>:</w:t>
      </w:r>
      <w:r w:rsidRPr="001B3C44">
        <w:rPr>
          <w:i/>
        </w:rPr>
        <w:t xml:space="preserve"> In determining a set of preferred resources for UE-B, UE-A performs the legacy resource allocation operations with some modifications (e.g., number of selected resources, transmit data priority,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Pr="001B3C44">
        <w:rPr>
          <w:i/>
        </w:rPr>
        <w:t>, etc).</w:t>
      </w:r>
    </w:p>
    <w:p w14:paraId="3EA92E1A" w14:textId="1745FF55" w:rsidR="0064641E" w:rsidRDefault="0064641E" w:rsidP="00887B9F">
      <w:pPr>
        <w:jc w:val="both"/>
      </w:pPr>
    </w:p>
    <w:p w14:paraId="73611FF1" w14:textId="15C73755" w:rsidR="0064641E" w:rsidRDefault="0064641E" w:rsidP="0064641E">
      <w:pPr>
        <w:pStyle w:val="Heading3"/>
      </w:pPr>
      <w:r>
        <w:t>Resource set with non-preferred resources</w:t>
      </w:r>
    </w:p>
    <w:p w14:paraId="22F209EE" w14:textId="087133E5" w:rsidR="0064641E" w:rsidRDefault="0064641E" w:rsidP="00887B9F">
      <w:pPr>
        <w:jc w:val="both"/>
      </w:pPr>
      <w:r>
        <w:t xml:space="preserve">For the second type of resource set (i.e., non-preferred for UE-B’s transmission), UE-A needs to determine whether a PSCCH/PSSCH resource is not preferred for UE-B’s transmission, </w:t>
      </w:r>
      <w:r w:rsidRPr="00B73C90">
        <w:rPr>
          <w:szCs w:val="20"/>
          <w:lang w:eastAsia="ko-KR"/>
        </w:rPr>
        <w:t>based on its sensing result and</w:t>
      </w:r>
      <w:r>
        <w:rPr>
          <w:szCs w:val="20"/>
          <w:lang w:eastAsia="ko-KR"/>
        </w:rPr>
        <w:t xml:space="preserve"> </w:t>
      </w:r>
      <w:r w:rsidRPr="00B73C90">
        <w:rPr>
          <w:szCs w:val="20"/>
          <w:lang w:eastAsia="ko-KR"/>
        </w:rPr>
        <w:t>potential resource conflict</w:t>
      </w:r>
      <w:r>
        <w:rPr>
          <w:szCs w:val="20"/>
          <w:lang w:eastAsia="ko-KR"/>
        </w:rPr>
        <w:t xml:space="preserve">. Particularly, we have the following criteria of determining a non-preferred PSCCH/PSSCH resource: </w:t>
      </w:r>
    </w:p>
    <w:p w14:paraId="06912590" w14:textId="0316BFE5" w:rsidR="0064641E" w:rsidRDefault="0064641E" w:rsidP="00887B9F">
      <w:pPr>
        <w:jc w:val="both"/>
      </w:pPr>
    </w:p>
    <w:p w14:paraId="59F984C1" w14:textId="59DD6597" w:rsidR="0064641E" w:rsidRP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If UE-A detects a</w:t>
      </w:r>
      <w:r>
        <w:rPr>
          <w:rFonts w:ascii="Times New Roman" w:hAnsi="Times New Roman"/>
          <w:sz w:val="24"/>
          <w:szCs w:val="24"/>
        </w:rPr>
        <w:t xml:space="preserve"> PSCCH/PSSCH</w:t>
      </w:r>
      <w:r w:rsidRPr="0064641E">
        <w:rPr>
          <w:rFonts w:ascii="Times New Roman" w:hAnsi="Times New Roman"/>
          <w:sz w:val="24"/>
          <w:szCs w:val="24"/>
        </w:rPr>
        <w:t xml:space="preserve"> resource has been reserved by another UE (with high measured RSRP level), then it concludes that this particular resource is not preferred for UE-B’s transmission. </w:t>
      </w:r>
    </w:p>
    <w:p w14:paraId="08202777" w14:textId="77777777" w:rsidR="0064641E" w:rsidRPr="0064641E" w:rsidRDefault="0064641E" w:rsidP="00887B9F">
      <w:pPr>
        <w:jc w:val="both"/>
        <w:rPr>
          <w:sz w:val="28"/>
          <w:szCs w:val="28"/>
        </w:rPr>
      </w:pPr>
    </w:p>
    <w:p w14:paraId="1ACC65DF" w14:textId="320C7576" w:rsidR="0064641E" w:rsidRP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 xml:space="preserve">If UE-A does not perform channel monitoring in a certain slot, then all the </w:t>
      </w:r>
      <w:r>
        <w:rPr>
          <w:rFonts w:ascii="Times New Roman" w:hAnsi="Times New Roman"/>
          <w:sz w:val="24"/>
          <w:szCs w:val="24"/>
        </w:rPr>
        <w:t xml:space="preserve">PSCCH/PSSCH </w:t>
      </w:r>
      <w:r w:rsidRPr="0064641E">
        <w:rPr>
          <w:rFonts w:ascii="Times New Roman" w:hAnsi="Times New Roman"/>
          <w:sz w:val="24"/>
          <w:szCs w:val="24"/>
        </w:rPr>
        <w:t xml:space="preserve">resources </w:t>
      </w:r>
      <w:r>
        <w:rPr>
          <w:rFonts w:ascii="Times New Roman" w:hAnsi="Times New Roman"/>
          <w:sz w:val="24"/>
          <w:szCs w:val="24"/>
        </w:rPr>
        <w:t>in</w:t>
      </w:r>
      <w:r w:rsidRPr="0064641E">
        <w:rPr>
          <w:rFonts w:ascii="Times New Roman" w:hAnsi="Times New Roman"/>
          <w:sz w:val="24"/>
          <w:szCs w:val="24"/>
        </w:rPr>
        <w:t xml:space="preserve"> the corresponding slots (i.e., extended with configured resource reservation periods from the mis-monitored slot) are not preferred for UE-B’s transmission. </w:t>
      </w:r>
    </w:p>
    <w:p w14:paraId="181819EB" w14:textId="6FA7143A" w:rsidR="0064641E" w:rsidRPr="0064641E" w:rsidRDefault="0064641E" w:rsidP="00887B9F">
      <w:pPr>
        <w:jc w:val="both"/>
        <w:rPr>
          <w:sz w:val="28"/>
          <w:szCs w:val="28"/>
        </w:rPr>
      </w:pPr>
    </w:p>
    <w:p w14:paraId="77BFD653" w14:textId="0DA65642" w:rsid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 xml:space="preserve">If the receiver UE’s scheduling information is available at UE-A (e.g., UE-A itself is the receiver UE of UE-B), then all the </w:t>
      </w:r>
      <w:r>
        <w:rPr>
          <w:rFonts w:ascii="Times New Roman" w:hAnsi="Times New Roman"/>
          <w:sz w:val="24"/>
          <w:szCs w:val="24"/>
        </w:rPr>
        <w:t xml:space="preserve">PSCCH/PSSCH </w:t>
      </w:r>
      <w:r w:rsidRPr="0064641E">
        <w:rPr>
          <w:rFonts w:ascii="Times New Roman" w:hAnsi="Times New Roman"/>
          <w:sz w:val="24"/>
          <w:szCs w:val="24"/>
        </w:rPr>
        <w:t xml:space="preserve">resources </w:t>
      </w:r>
      <w:r>
        <w:rPr>
          <w:rFonts w:ascii="Times New Roman" w:hAnsi="Times New Roman"/>
          <w:sz w:val="24"/>
          <w:szCs w:val="24"/>
        </w:rPr>
        <w:t>in</w:t>
      </w:r>
      <w:r w:rsidRPr="0064641E">
        <w:rPr>
          <w:rFonts w:ascii="Times New Roman" w:hAnsi="Times New Roman"/>
          <w:sz w:val="24"/>
          <w:szCs w:val="24"/>
        </w:rPr>
        <w:t xml:space="preserve"> a slot when </w:t>
      </w:r>
      <w:r>
        <w:rPr>
          <w:rFonts w:ascii="Times New Roman" w:hAnsi="Times New Roman"/>
          <w:sz w:val="24"/>
          <w:szCs w:val="24"/>
        </w:rPr>
        <w:t>the receiver UE</w:t>
      </w:r>
      <w:r w:rsidRPr="0064641E">
        <w:rPr>
          <w:rFonts w:ascii="Times New Roman" w:hAnsi="Times New Roman"/>
          <w:sz w:val="24"/>
          <w:szCs w:val="24"/>
        </w:rPr>
        <w:t xml:space="preserve"> has scheduled </w:t>
      </w:r>
      <w:r>
        <w:rPr>
          <w:rFonts w:ascii="Times New Roman" w:hAnsi="Times New Roman"/>
          <w:sz w:val="24"/>
          <w:szCs w:val="24"/>
        </w:rPr>
        <w:t>PSCCH/PSSCH</w:t>
      </w:r>
      <w:r w:rsidRPr="0064641E">
        <w:rPr>
          <w:rFonts w:ascii="Times New Roman" w:hAnsi="Times New Roman"/>
          <w:sz w:val="24"/>
          <w:szCs w:val="24"/>
        </w:rPr>
        <w:t xml:space="preserve"> transmissions are not preferred for UE-B’s transmission. </w:t>
      </w:r>
      <w:r>
        <w:rPr>
          <w:rFonts w:ascii="Times New Roman" w:hAnsi="Times New Roman"/>
          <w:sz w:val="24"/>
          <w:szCs w:val="24"/>
        </w:rPr>
        <w:t xml:space="preserve">This is due to the half-duplex constraints at the receiver UE.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_Ref59977346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00E276C8" w:rsidRPr="00E276C8">
        <w:rPr>
          <w:rFonts w:ascii="Times New Roman" w:hAnsi="Times New Roman"/>
          <w:sz w:val="24"/>
          <w:szCs w:val="24"/>
        </w:rPr>
        <w:t xml:space="preserve">Figure </w:t>
      </w:r>
      <w:r w:rsidR="00E276C8" w:rsidRPr="00E276C8">
        <w:rPr>
          <w:rFonts w:ascii="Times New Roman" w:hAnsi="Times New Roman"/>
          <w:noProof/>
          <w:sz w:val="24"/>
          <w:szCs w:val="24"/>
        </w:rPr>
        <w:t>1</w:t>
      </w:r>
      <w:r w:rsidRPr="0064641E">
        <w:rPr>
          <w:rFonts w:ascii="Times New Roman" w:hAnsi="Times New Roman"/>
          <w:sz w:val="24"/>
          <w:szCs w:val="24"/>
        </w:rPr>
        <w:fldChar w:fldCharType="end"/>
      </w:r>
      <w:r>
        <w:rPr>
          <w:rFonts w:ascii="Times New Roman" w:hAnsi="Times New Roman"/>
          <w:sz w:val="24"/>
          <w:szCs w:val="24"/>
        </w:rPr>
        <w:t xml:space="preserve"> shows the non-preferred resources due to the above 3 conditions. </w:t>
      </w:r>
    </w:p>
    <w:p w14:paraId="2E9EED86" w14:textId="77777777" w:rsidR="0064641E" w:rsidRPr="0064641E" w:rsidRDefault="0064641E" w:rsidP="0064641E">
      <w:pPr>
        <w:pStyle w:val="ListParagraph"/>
        <w:rPr>
          <w:rFonts w:ascii="Times New Roman" w:hAnsi="Times New Roman"/>
          <w:sz w:val="24"/>
          <w:szCs w:val="24"/>
        </w:rPr>
      </w:pPr>
    </w:p>
    <w:p w14:paraId="3FAC79D7" w14:textId="055F4606" w:rsidR="0064641E" w:rsidRDefault="0064641E" w:rsidP="0064641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If sidelink feedback is required for UE-B’s sidelink data transmission and UE-A detects the potential PSFCH transmission restriction at the receiver UE, then the corresponding PSCCH/PSSCH resources are not preferred for UE-B’s transmission. The PSFCH resource conflict includes the potential simultaneous PSFCH transmission and PSFCH reception, and the potential limitation on the number of simultaneous PSFCH transmissions.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_Ref59978397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00E276C8" w:rsidRPr="00E276C8">
        <w:rPr>
          <w:rFonts w:ascii="Times New Roman" w:hAnsi="Times New Roman"/>
          <w:sz w:val="24"/>
          <w:szCs w:val="24"/>
        </w:rPr>
        <w:t xml:space="preserve">Figure </w:t>
      </w:r>
      <w:r w:rsidR="00E276C8" w:rsidRPr="00E276C8">
        <w:rPr>
          <w:rFonts w:ascii="Times New Roman" w:hAnsi="Times New Roman"/>
          <w:noProof/>
          <w:sz w:val="24"/>
          <w:szCs w:val="24"/>
        </w:rPr>
        <w:t>2</w:t>
      </w:r>
      <w:r w:rsidRPr="0064641E">
        <w:rPr>
          <w:rFonts w:ascii="Times New Roman" w:hAnsi="Times New Roman"/>
          <w:sz w:val="24"/>
          <w:szCs w:val="24"/>
        </w:rPr>
        <w:fldChar w:fldCharType="end"/>
      </w:r>
      <w:r>
        <w:rPr>
          <w:rFonts w:ascii="Times New Roman" w:hAnsi="Times New Roman"/>
          <w:sz w:val="24"/>
          <w:szCs w:val="24"/>
        </w:rPr>
        <w:t xml:space="preserve"> shows the non-preferred resources due to the restriction of PSFCH transmissions. </w:t>
      </w:r>
    </w:p>
    <w:p w14:paraId="33C64D6C" w14:textId="1BDC14D1" w:rsidR="0064641E" w:rsidRDefault="0064641E" w:rsidP="0064641E">
      <w:pPr>
        <w:jc w:val="both"/>
      </w:pPr>
    </w:p>
    <w:p w14:paraId="56FCD78B" w14:textId="3BDC39FA" w:rsidR="0064641E" w:rsidRDefault="0064641E" w:rsidP="0064641E">
      <w:pPr>
        <w:keepNext/>
        <w:jc w:val="center"/>
      </w:pPr>
      <w:r w:rsidRPr="0064641E">
        <w:rPr>
          <w:noProof/>
        </w:rPr>
        <w:drawing>
          <wp:inline distT="0" distB="0" distL="0" distR="0" wp14:anchorId="0AA9036A" wp14:editId="705FAF99">
            <wp:extent cx="6120765" cy="1784350"/>
            <wp:effectExtent l="0" t="0" r="0" b="0"/>
            <wp:docPr id="1" name="Picture 1" descr="A picture containing text, scor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oreboard&#10;&#10;Description automatically generated"/>
                    <pic:cNvPicPr/>
                  </pic:nvPicPr>
                  <pic:blipFill>
                    <a:blip r:embed="rId8"/>
                    <a:stretch>
                      <a:fillRect/>
                    </a:stretch>
                  </pic:blipFill>
                  <pic:spPr>
                    <a:xfrm>
                      <a:off x="0" y="0"/>
                      <a:ext cx="6120765" cy="1784350"/>
                    </a:xfrm>
                    <a:prstGeom prst="rect">
                      <a:avLst/>
                    </a:prstGeom>
                  </pic:spPr>
                </pic:pic>
              </a:graphicData>
            </a:graphic>
          </wp:inline>
        </w:drawing>
      </w:r>
    </w:p>
    <w:p w14:paraId="6517601A" w14:textId="4F34309E" w:rsidR="0064641E" w:rsidRPr="0064641E" w:rsidRDefault="0064641E" w:rsidP="0064641E">
      <w:pPr>
        <w:pStyle w:val="Caption"/>
      </w:pPr>
      <w:bookmarkStart w:id="0" w:name="_Ref59977346"/>
      <w:r>
        <w:t xml:space="preserve">Figure </w:t>
      </w:r>
      <w:fldSimple w:instr=" SEQ Figure \* ARABIC ">
        <w:r w:rsidR="00E276C8">
          <w:rPr>
            <w:noProof/>
          </w:rPr>
          <w:t>1</w:t>
        </w:r>
      </w:fldSimple>
      <w:bookmarkEnd w:id="0"/>
      <w:r>
        <w:t>: Illustrations of non-preferred PSCCH/PSSCH resources</w:t>
      </w:r>
    </w:p>
    <w:p w14:paraId="5C4B12B1" w14:textId="59F210C1" w:rsidR="0064641E" w:rsidRDefault="0064641E" w:rsidP="0064641E">
      <w:pPr>
        <w:pStyle w:val="ListParagraph"/>
        <w:rPr>
          <w:rFonts w:ascii="Times New Roman" w:hAnsi="Times New Roman"/>
          <w:sz w:val="24"/>
          <w:szCs w:val="24"/>
        </w:rPr>
      </w:pPr>
    </w:p>
    <w:p w14:paraId="1F0D108B" w14:textId="51D9748C" w:rsidR="0064641E" w:rsidRDefault="0064641E" w:rsidP="0064641E">
      <w:pPr>
        <w:pStyle w:val="ListParagraph"/>
        <w:keepNext/>
        <w:jc w:val="center"/>
      </w:pPr>
      <w:r w:rsidRPr="0064641E">
        <w:rPr>
          <w:noProof/>
        </w:rPr>
        <w:drawing>
          <wp:inline distT="0" distB="0" distL="0" distR="0" wp14:anchorId="1E59030A" wp14:editId="7D9B76C1">
            <wp:extent cx="6120765" cy="1957705"/>
            <wp:effectExtent l="0" t="0" r="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9"/>
                    <a:stretch>
                      <a:fillRect/>
                    </a:stretch>
                  </pic:blipFill>
                  <pic:spPr>
                    <a:xfrm>
                      <a:off x="0" y="0"/>
                      <a:ext cx="6120765" cy="1957705"/>
                    </a:xfrm>
                    <a:prstGeom prst="rect">
                      <a:avLst/>
                    </a:prstGeom>
                  </pic:spPr>
                </pic:pic>
              </a:graphicData>
            </a:graphic>
          </wp:inline>
        </w:drawing>
      </w:r>
    </w:p>
    <w:p w14:paraId="36799D4C" w14:textId="47B7AACA" w:rsidR="0064641E" w:rsidRPr="0064641E" w:rsidRDefault="0064641E" w:rsidP="0064641E">
      <w:pPr>
        <w:pStyle w:val="Caption"/>
      </w:pPr>
      <w:bookmarkStart w:id="1" w:name="_Ref59978397"/>
      <w:r>
        <w:t xml:space="preserve">Figure </w:t>
      </w:r>
      <w:fldSimple w:instr=" SEQ Figure \* ARABIC ">
        <w:r w:rsidR="00E276C8">
          <w:rPr>
            <w:noProof/>
          </w:rPr>
          <w:t>2</w:t>
        </w:r>
      </w:fldSimple>
      <w:bookmarkEnd w:id="1"/>
      <w:r>
        <w:t>: Illustrations of non-preferred PSCCH/PSSCH resources due to PSFCH restrictions</w:t>
      </w:r>
    </w:p>
    <w:p w14:paraId="213ECD41" w14:textId="77777777" w:rsidR="0064641E" w:rsidRDefault="0064641E" w:rsidP="00887B9F">
      <w:pPr>
        <w:jc w:val="both"/>
        <w:rPr>
          <w:b/>
          <w:i/>
          <w:u w:val="single"/>
        </w:rPr>
      </w:pPr>
    </w:p>
    <w:p w14:paraId="2B9F3BEB" w14:textId="6ABC25B8" w:rsidR="0064641E" w:rsidRDefault="0064641E" w:rsidP="00887B9F">
      <w:pPr>
        <w:jc w:val="both"/>
        <w:rPr>
          <w:i/>
        </w:rPr>
      </w:pPr>
      <w:r w:rsidRPr="001C381A">
        <w:rPr>
          <w:b/>
          <w:i/>
          <w:u w:val="single"/>
        </w:rPr>
        <w:t xml:space="preserve">Proposal </w:t>
      </w:r>
      <w:r w:rsidR="00D0700E">
        <w:rPr>
          <w:b/>
          <w:i/>
          <w:u w:val="single"/>
        </w:rPr>
        <w:t>2</w:t>
      </w:r>
      <w:r w:rsidRPr="001C381A">
        <w:rPr>
          <w:b/>
          <w:i/>
          <w:u w:val="single"/>
        </w:rPr>
        <w:t>:</w:t>
      </w:r>
      <w:r w:rsidRPr="001C381A">
        <w:rPr>
          <w:i/>
        </w:rPr>
        <w:t xml:space="preserve"> </w:t>
      </w:r>
      <w:r>
        <w:rPr>
          <w:i/>
        </w:rPr>
        <w:t xml:space="preserve">In determining a set of non-preferred resources for UE-B, UE-A considers a PSCCH/PSSCH resource is non-preferred, if </w:t>
      </w:r>
    </w:p>
    <w:p w14:paraId="709175B4" w14:textId="46A0B12F" w:rsidR="0064641E" w:rsidRDefault="0064641E" w:rsidP="0064641E">
      <w:pPr>
        <w:ind w:firstLine="567"/>
        <w:jc w:val="both"/>
        <w:rPr>
          <w:i/>
        </w:rPr>
      </w:pPr>
      <w:r>
        <w:rPr>
          <w:i/>
        </w:rPr>
        <w:t>1). the PSCCH/PSSCH resource is reserved by another UE</w:t>
      </w:r>
    </w:p>
    <w:p w14:paraId="3302C714" w14:textId="7F99869F" w:rsidR="0064641E" w:rsidRDefault="0064641E" w:rsidP="0064641E">
      <w:pPr>
        <w:ind w:firstLine="567"/>
        <w:jc w:val="both"/>
        <w:rPr>
          <w:i/>
        </w:rPr>
      </w:pPr>
      <w:r>
        <w:rPr>
          <w:i/>
        </w:rPr>
        <w:t>2). the PSCCH/PSSCH resource is in a slot when UE-A does not monitor channels in an earlier corresponding slot</w:t>
      </w:r>
    </w:p>
    <w:p w14:paraId="4201AB3B" w14:textId="263F8F2D" w:rsidR="0064641E" w:rsidRDefault="0064641E" w:rsidP="0064641E">
      <w:pPr>
        <w:ind w:firstLine="567"/>
        <w:jc w:val="both"/>
        <w:rPr>
          <w:i/>
        </w:rPr>
      </w:pPr>
      <w:r>
        <w:rPr>
          <w:i/>
        </w:rPr>
        <w:t>3). the PSCCH/PSSCH resource is in a slot when a receiver UE has scheduled PSCCH/PSSCH transmission</w:t>
      </w:r>
    </w:p>
    <w:p w14:paraId="2E3EC432" w14:textId="76472298" w:rsidR="0064641E" w:rsidRDefault="0064641E" w:rsidP="0064641E">
      <w:pPr>
        <w:ind w:firstLine="567"/>
        <w:jc w:val="both"/>
        <w:rPr>
          <w:i/>
        </w:rPr>
      </w:pPr>
      <w:r>
        <w:rPr>
          <w:i/>
        </w:rPr>
        <w:t xml:space="preserve">4). there is a restriction on the corresponding PSFCH transmission. </w:t>
      </w:r>
    </w:p>
    <w:p w14:paraId="68B32F66" w14:textId="4050CF84" w:rsidR="0064641E" w:rsidRDefault="0064641E" w:rsidP="00887B9F">
      <w:pPr>
        <w:jc w:val="both"/>
        <w:rPr>
          <w:i/>
        </w:rPr>
      </w:pPr>
    </w:p>
    <w:p w14:paraId="7735DE88" w14:textId="4C0C3086" w:rsidR="0064641E" w:rsidRPr="0064641E" w:rsidRDefault="0064641E" w:rsidP="00887B9F">
      <w:pPr>
        <w:jc w:val="both"/>
        <w:rPr>
          <w:iCs/>
        </w:rPr>
      </w:pPr>
      <w:r>
        <w:rPr>
          <w:iCs/>
        </w:rPr>
        <w:t xml:space="preserve">Once the set of non-preferred resources for UE-B is determined, UE-A sends this set to UE-B. Considering that the number of non-preferred resources is large, it is efficient to indicate the set of non-preferred resources in terms of a resource map. This resource map can be carried in PSSCH.  </w:t>
      </w:r>
    </w:p>
    <w:p w14:paraId="06E13D08" w14:textId="77777777" w:rsidR="0064641E" w:rsidRDefault="0064641E" w:rsidP="00887B9F">
      <w:pPr>
        <w:jc w:val="both"/>
        <w:rPr>
          <w:i/>
        </w:rPr>
      </w:pPr>
    </w:p>
    <w:p w14:paraId="323E6F6D" w14:textId="4B919598" w:rsidR="0064641E" w:rsidRDefault="0064641E" w:rsidP="00887B9F">
      <w:pPr>
        <w:jc w:val="both"/>
        <w:rPr>
          <w:i/>
        </w:rPr>
      </w:pPr>
      <w:r w:rsidRPr="001C381A">
        <w:rPr>
          <w:b/>
          <w:i/>
          <w:u w:val="single"/>
        </w:rPr>
        <w:t xml:space="preserve">Proposal </w:t>
      </w:r>
      <w:r w:rsidR="00D0700E">
        <w:rPr>
          <w:b/>
          <w:i/>
          <w:u w:val="single"/>
        </w:rPr>
        <w:t>3</w:t>
      </w:r>
      <w:r w:rsidRPr="001C381A">
        <w:rPr>
          <w:b/>
          <w:i/>
          <w:u w:val="single"/>
        </w:rPr>
        <w:t>:</w:t>
      </w:r>
      <w:r w:rsidRPr="001C381A">
        <w:rPr>
          <w:i/>
        </w:rPr>
        <w:t xml:space="preserve"> </w:t>
      </w:r>
      <w:r>
        <w:rPr>
          <w:i/>
        </w:rPr>
        <w:t>UE-A uses a resource map to indicate the set of non-preferred resources for UE-B.</w:t>
      </w:r>
    </w:p>
    <w:p w14:paraId="2120889C" w14:textId="2B24D65D" w:rsidR="0064641E" w:rsidRDefault="0064641E" w:rsidP="00887B9F">
      <w:pPr>
        <w:jc w:val="both"/>
      </w:pPr>
    </w:p>
    <w:p w14:paraId="7E0E27E8" w14:textId="596FA31C" w:rsidR="00D0700E" w:rsidRDefault="00D0700E" w:rsidP="00D0700E">
      <w:pPr>
        <w:jc w:val="both"/>
      </w:pPr>
      <w:r>
        <w:t xml:space="preserve">There is a variation of the second type of resource set, which is also called pre-collision indication. Specifically, UE-A first detects the PSCCH/PSSCH resource reservation made by UE-B. Then, UE-A determines whether any PSCCH/PSSCH resource reserved by UE-B is also reserved by another UE (i.e., hidden node issue). Furthermore, if UE-A is the receiver UE, it determines whether there is any half duplex restriction, i.e., UE-B’s reserved resource is in the same slot as UE-A’s reserved resource. Finally, a restriction on the corresponding PSFCH transmission is considered to determine whether a PSCCH/PSSCH resource reserved by UE-B is a non-preferred resource. </w:t>
      </w:r>
    </w:p>
    <w:p w14:paraId="001DDEC7" w14:textId="77777777" w:rsidR="00D0700E" w:rsidRDefault="00D0700E" w:rsidP="00D0700E">
      <w:pPr>
        <w:jc w:val="both"/>
      </w:pPr>
    </w:p>
    <w:p w14:paraId="14F83690" w14:textId="7195A814" w:rsidR="00D0700E" w:rsidRDefault="00D0700E" w:rsidP="00D0700E">
      <w:pPr>
        <w:jc w:val="both"/>
      </w:pPr>
      <w:r>
        <w:lastRenderedPageBreak/>
        <w:t>If either of the above resource reservation conflict</w:t>
      </w:r>
      <w:r w:rsidR="006427F5">
        <w:t>s</w:t>
      </w:r>
      <w:r>
        <w:t xml:space="preserve"> is detected, UE-A indicates to UE-B the detected conflicted resources. This indication could be delivered in a PSFCH-like channel due to its small payload size and tight latency requirements. </w:t>
      </w:r>
    </w:p>
    <w:p w14:paraId="1151E39F" w14:textId="77777777" w:rsidR="00D0700E" w:rsidRDefault="00D0700E" w:rsidP="00D0700E">
      <w:pPr>
        <w:jc w:val="both"/>
      </w:pPr>
    </w:p>
    <w:p w14:paraId="0D95FA2D" w14:textId="31971E9B" w:rsidR="00D0700E" w:rsidRDefault="00D0700E" w:rsidP="00D0700E">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UE-A considers a PSCCH/PSSCH resource reserved by UE-B is a conflict resource if </w:t>
      </w:r>
    </w:p>
    <w:p w14:paraId="4DAB4AD9" w14:textId="77777777" w:rsidR="00D0700E" w:rsidRDefault="00D0700E" w:rsidP="00D0700E">
      <w:pPr>
        <w:ind w:firstLine="567"/>
        <w:jc w:val="both"/>
        <w:rPr>
          <w:i/>
        </w:rPr>
      </w:pPr>
      <w:r>
        <w:rPr>
          <w:i/>
        </w:rPr>
        <w:t>1). the PSCCH/PSSCH resource is reserved by another UE</w:t>
      </w:r>
    </w:p>
    <w:p w14:paraId="3F634333" w14:textId="77777777" w:rsidR="00D0700E" w:rsidRDefault="00D0700E" w:rsidP="00D0700E">
      <w:pPr>
        <w:ind w:firstLine="567"/>
        <w:jc w:val="both"/>
        <w:rPr>
          <w:i/>
        </w:rPr>
      </w:pPr>
      <w:r>
        <w:rPr>
          <w:i/>
        </w:rPr>
        <w:t>2). the PSCCH/PSSCH resource is in a slot when a receiver UE has scheduled PSCCH/PSSCH transmission</w:t>
      </w:r>
    </w:p>
    <w:p w14:paraId="5E15DBCF" w14:textId="77777777" w:rsidR="00D0700E" w:rsidRDefault="00D0700E" w:rsidP="00D0700E">
      <w:pPr>
        <w:ind w:firstLine="567"/>
        <w:jc w:val="both"/>
        <w:rPr>
          <w:i/>
        </w:rPr>
      </w:pPr>
      <w:r>
        <w:rPr>
          <w:i/>
        </w:rPr>
        <w:t>3). there is a restriction on the corresponding PSFCH transmission</w:t>
      </w:r>
    </w:p>
    <w:p w14:paraId="079E7DB4" w14:textId="77777777" w:rsidR="00D0700E" w:rsidRDefault="00D0700E" w:rsidP="00D0700E">
      <w:pPr>
        <w:jc w:val="both"/>
        <w:rPr>
          <w:i/>
        </w:rPr>
      </w:pPr>
    </w:p>
    <w:p w14:paraId="2BC9F6CF" w14:textId="37DFC2CB" w:rsidR="00D0700E" w:rsidRDefault="00D0700E" w:rsidP="00D0700E">
      <w:pPr>
        <w:jc w:val="both"/>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UE-A uses a PSFCH-like channel to indicate the set of </w:t>
      </w:r>
      <w:r w:rsidR="002C6903">
        <w:rPr>
          <w:i/>
        </w:rPr>
        <w:t>potential</w:t>
      </w:r>
      <w:r>
        <w:rPr>
          <w:i/>
        </w:rPr>
        <w:t xml:space="preserve"> </w:t>
      </w:r>
      <w:r w:rsidR="002C6903">
        <w:rPr>
          <w:i/>
        </w:rPr>
        <w:t xml:space="preserve">resource </w:t>
      </w:r>
      <w:r>
        <w:rPr>
          <w:i/>
        </w:rPr>
        <w:t>conflict.</w:t>
      </w:r>
    </w:p>
    <w:p w14:paraId="3581A415" w14:textId="77777777" w:rsidR="00D0700E" w:rsidRDefault="00D0700E" w:rsidP="00887B9F">
      <w:pPr>
        <w:jc w:val="both"/>
      </w:pPr>
    </w:p>
    <w:p w14:paraId="730570CF" w14:textId="35575186" w:rsidR="0064641E" w:rsidRDefault="0064641E" w:rsidP="0064641E">
      <w:pPr>
        <w:pStyle w:val="Heading3"/>
      </w:pPr>
      <w:r>
        <w:t>Resource set with detected conflicted resources</w:t>
      </w:r>
    </w:p>
    <w:p w14:paraId="4429A52E" w14:textId="21802014" w:rsidR="00640191" w:rsidRDefault="0064641E" w:rsidP="00D0700E">
      <w:pPr>
        <w:jc w:val="both"/>
      </w:pPr>
      <w:r>
        <w:t xml:space="preserve">For the third type of resource set (i.e., a set of detected conflicted resources), </w:t>
      </w:r>
      <w:r w:rsidR="00640191">
        <w:t>UE-A first checks whether there is any resource collision between UE-B’s sidelink transmission and another UE’s sidelink transmission. If so, UE-A indicates this collision to UE-B</w:t>
      </w:r>
      <w:r w:rsidR="002C6903">
        <w:t>, so that UE-B could schedule the retransmission of the same data.</w:t>
      </w:r>
      <w:r w:rsidR="00640191">
        <w:t xml:space="preserve"> This scheme is also called post-collision indication.</w:t>
      </w:r>
      <w:r w:rsidR="002C6903">
        <w:t xml:space="preserve"> In general, UE-A should be the receiver UE of UE-B’s sidelink transmission. </w:t>
      </w:r>
    </w:p>
    <w:p w14:paraId="49EDCF80" w14:textId="581719FE" w:rsidR="00640191" w:rsidRDefault="00640191" w:rsidP="00D0700E">
      <w:pPr>
        <w:jc w:val="both"/>
      </w:pPr>
    </w:p>
    <w:p w14:paraId="44E907F1" w14:textId="3AE4D885" w:rsidR="006F3FD4" w:rsidRDefault="006F3FD4" w:rsidP="006F3FD4">
      <w:pPr>
        <w:jc w:val="both"/>
      </w:pPr>
      <w:r>
        <w:t xml:space="preserve">Like in the variation of type B inter-UE coordination, the post-collision indication could be delivered in a PSFCH-like channel due to its small payload size and tight latency requirements. </w:t>
      </w:r>
    </w:p>
    <w:p w14:paraId="094D14FF" w14:textId="3AE27B1F" w:rsidR="006F3FD4" w:rsidRDefault="006F3FD4" w:rsidP="00D0700E">
      <w:pPr>
        <w:jc w:val="both"/>
      </w:pPr>
    </w:p>
    <w:p w14:paraId="1185EE8F" w14:textId="1C8B293F" w:rsidR="006F3FD4" w:rsidRDefault="006F3FD4" w:rsidP="006F3FD4">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UE-A uses a PSFCH-like channel to indicate the set of detected conflicted resources. </w:t>
      </w:r>
    </w:p>
    <w:p w14:paraId="7201583A" w14:textId="77777777" w:rsidR="002C6903" w:rsidRPr="0064641E" w:rsidRDefault="002C6903" w:rsidP="0064641E">
      <w:pPr>
        <w:jc w:val="both"/>
        <w:rPr>
          <w:i/>
        </w:rPr>
      </w:pPr>
    </w:p>
    <w:p w14:paraId="7E164D3A" w14:textId="7AF4F123" w:rsidR="0064641E" w:rsidRDefault="0064641E" w:rsidP="0064641E">
      <w:pPr>
        <w:pStyle w:val="Heading3"/>
      </w:pPr>
      <w:r>
        <w:t xml:space="preserve">Other considerations of </w:t>
      </w:r>
      <w:r w:rsidRPr="00DB597D">
        <w:rPr>
          <w:szCs w:val="20"/>
          <w:lang w:eastAsia="ko-KR"/>
        </w:rPr>
        <w:t>resource</w:t>
      </w:r>
      <w:r>
        <w:rPr>
          <w:szCs w:val="20"/>
          <w:lang w:eastAsia="ko-KR"/>
        </w:rPr>
        <w:t xml:space="preserve"> set</w:t>
      </w:r>
    </w:p>
    <w:p w14:paraId="0DE34BA5" w14:textId="1E5FF5E5" w:rsidR="0064641E" w:rsidRPr="001B3C44" w:rsidRDefault="0064641E" w:rsidP="00887B9F">
      <w:pPr>
        <w:jc w:val="both"/>
      </w:pPr>
      <w:r w:rsidRPr="001B3C44">
        <w:t xml:space="preserve">In the above discussions, the half-duplex constraint is considered by UE-A to determine whether a PSCCH/PSSCH resource reserved by UE-B is a non-preferred resource. The half-duplex constraint applies to </w:t>
      </w:r>
      <w:r w:rsidR="005B421F" w:rsidRPr="001B3C44">
        <w:t xml:space="preserve">both </w:t>
      </w:r>
      <w:r w:rsidRPr="001B3C44">
        <w:t>PSCCH/PSSCH and PSFCH. Furthermore, the half-duplex constraint also applies to receiver UE’s uplink transmissions</w:t>
      </w:r>
      <w:r w:rsidR="001B3C44">
        <w:t xml:space="preserve"> </w:t>
      </w:r>
      <w:r w:rsidR="001B3C44">
        <w:fldChar w:fldCharType="begin"/>
      </w:r>
      <w:r w:rsidR="001B3C44">
        <w:instrText xml:space="preserve"> REF _Ref61180452 \r \h </w:instrText>
      </w:r>
      <w:r w:rsidR="001B3C44">
        <w:fldChar w:fldCharType="separate"/>
      </w:r>
      <w:r w:rsidR="00E276C8">
        <w:t>[3]</w:t>
      </w:r>
      <w:r w:rsidR="001B3C44">
        <w:fldChar w:fldCharType="end"/>
      </w:r>
      <w:r w:rsidRPr="001B3C44">
        <w:t xml:space="preserve">. For example, if a receiver UE has uplink transmission scheduled in a slot, then there is a restriction on its sidelink transmission and reception. </w:t>
      </w:r>
    </w:p>
    <w:p w14:paraId="336FF73F" w14:textId="77777777" w:rsidR="0064641E" w:rsidRPr="001B3C44" w:rsidRDefault="0064641E" w:rsidP="00887B9F">
      <w:pPr>
        <w:jc w:val="both"/>
      </w:pPr>
    </w:p>
    <w:p w14:paraId="1891EF58" w14:textId="3C2EBB5B" w:rsidR="0064641E" w:rsidRDefault="0064641E" w:rsidP="0064641E">
      <w:pPr>
        <w:jc w:val="both"/>
        <w:rPr>
          <w:i/>
        </w:rPr>
      </w:pPr>
      <w:r w:rsidRPr="001B3C44">
        <w:rPr>
          <w:b/>
          <w:i/>
          <w:u w:val="single"/>
        </w:rPr>
        <w:t xml:space="preserve">Proposal </w:t>
      </w:r>
      <w:r w:rsidR="00984676">
        <w:rPr>
          <w:b/>
          <w:i/>
          <w:u w:val="single"/>
        </w:rPr>
        <w:t>7</w:t>
      </w:r>
      <w:r w:rsidRPr="001B3C44">
        <w:rPr>
          <w:b/>
          <w:i/>
          <w:u w:val="single"/>
        </w:rPr>
        <w:t>:</w:t>
      </w:r>
      <w:r w:rsidRPr="001B3C44">
        <w:rPr>
          <w:i/>
        </w:rPr>
        <w:t xml:space="preserve"> In determining a set of non-preferred resources, the receiver UE’s uplink scheduling is considered.</w:t>
      </w:r>
    </w:p>
    <w:p w14:paraId="55EEF85F" w14:textId="6D92713E" w:rsidR="0064641E" w:rsidRDefault="0064641E" w:rsidP="0064641E">
      <w:pPr>
        <w:jc w:val="both"/>
        <w:rPr>
          <w:iCs/>
        </w:rPr>
      </w:pPr>
    </w:p>
    <w:p w14:paraId="260F5508" w14:textId="1C24DCBD" w:rsidR="0064641E" w:rsidRPr="0064641E" w:rsidRDefault="0064641E" w:rsidP="0064641E">
      <w:pPr>
        <w:pStyle w:val="Heading2"/>
      </w:pPr>
      <w:r>
        <w:t>Triggering of inter-UE coordination</w:t>
      </w:r>
    </w:p>
    <w:p w14:paraId="41C24599" w14:textId="656B943D" w:rsidR="0064641E" w:rsidRDefault="0064641E" w:rsidP="0064641E">
      <w:pPr>
        <w:jc w:val="both"/>
        <w:rPr>
          <w:iCs/>
        </w:rPr>
      </w:pPr>
      <w:r>
        <w:rPr>
          <w:iCs/>
        </w:rPr>
        <w:t xml:space="preserve">Another open question is when UE-A sends inter-UE coordination to UE-B. Two options are considered: 1). Based on signaling of triggering or requesting; 2). Based on a pre-defined or (pre)configured triggering conditions. In our view, each option has its application scenarios and both options can be supported. </w:t>
      </w:r>
    </w:p>
    <w:p w14:paraId="54F4CA7C" w14:textId="77777777" w:rsidR="0064641E" w:rsidRDefault="0064641E" w:rsidP="0064641E">
      <w:pPr>
        <w:jc w:val="both"/>
        <w:rPr>
          <w:iCs/>
        </w:rPr>
      </w:pPr>
    </w:p>
    <w:p w14:paraId="4E08D0F6" w14:textId="23A8075A" w:rsidR="0064641E" w:rsidRDefault="0064641E" w:rsidP="0064641E">
      <w:pPr>
        <w:jc w:val="both"/>
        <w:rPr>
          <w:iCs/>
        </w:rPr>
      </w:pPr>
      <w:r>
        <w:rPr>
          <w:iCs/>
        </w:rPr>
        <w:t xml:space="preserve">For example, if UE-B is a low-power device and does not perform full sensing operations. It could request UE-A to provide a list of preferred resources for its sidelink transmissions. In this case, UE-A sends inter-UE coordination when receiving the inter-UE coordination request from UE-B. </w:t>
      </w:r>
    </w:p>
    <w:p w14:paraId="43454602" w14:textId="77777777" w:rsidR="0064641E" w:rsidRDefault="0064641E" w:rsidP="0064641E">
      <w:pPr>
        <w:jc w:val="both"/>
        <w:rPr>
          <w:iCs/>
        </w:rPr>
      </w:pPr>
    </w:p>
    <w:p w14:paraId="539B8FFE" w14:textId="1A408A88" w:rsidR="0064641E" w:rsidRDefault="0064641E" w:rsidP="0064641E">
      <w:pPr>
        <w:jc w:val="both"/>
        <w:rPr>
          <w:iCs/>
        </w:rPr>
      </w:pPr>
      <w:r>
        <w:rPr>
          <w:iCs/>
        </w:rPr>
        <w:t xml:space="preserve">In another example, consider UE-A as a helper UE, e.g., </w:t>
      </w:r>
      <w:r w:rsidR="005B421F">
        <w:rPr>
          <w:iCs/>
        </w:rPr>
        <w:t>roadside</w:t>
      </w:r>
      <w:r>
        <w:rPr>
          <w:iCs/>
        </w:rPr>
        <w:t xml:space="preserve"> unit. It monitors sidelink channels and detects resource reservation collision or half-duplex issue. Then it autonomously sends inter-UE </w:t>
      </w:r>
      <w:r>
        <w:rPr>
          <w:iCs/>
        </w:rPr>
        <w:lastRenderedPageBreak/>
        <w:t xml:space="preserve">coordination to UE-B to resolve the resource collision or half-duplex issues, which enhances system performance. </w:t>
      </w:r>
    </w:p>
    <w:p w14:paraId="11EFF83D" w14:textId="77777777" w:rsidR="0064641E" w:rsidRPr="002A1FD1" w:rsidRDefault="0064641E" w:rsidP="0064641E">
      <w:pPr>
        <w:jc w:val="both"/>
        <w:rPr>
          <w:iCs/>
        </w:rPr>
      </w:pPr>
    </w:p>
    <w:p w14:paraId="3E130464" w14:textId="25F0BF82" w:rsidR="0064641E" w:rsidRDefault="0064641E" w:rsidP="0064641E">
      <w:pPr>
        <w:jc w:val="both"/>
        <w:rPr>
          <w:i/>
        </w:rPr>
      </w:pPr>
      <w:r w:rsidRPr="001C381A">
        <w:rPr>
          <w:b/>
          <w:i/>
          <w:u w:val="single"/>
        </w:rPr>
        <w:t xml:space="preserve">Proposal </w:t>
      </w:r>
      <w:r w:rsidR="00984676">
        <w:rPr>
          <w:b/>
          <w:i/>
          <w:u w:val="single"/>
        </w:rPr>
        <w:t>8</w:t>
      </w:r>
      <w:r w:rsidRPr="001C381A">
        <w:rPr>
          <w:b/>
          <w:i/>
          <w:u w:val="single"/>
        </w:rPr>
        <w:t>:</w:t>
      </w:r>
      <w:r w:rsidRPr="001C381A">
        <w:rPr>
          <w:i/>
        </w:rPr>
        <w:t xml:space="preserve"> </w:t>
      </w:r>
      <w:r>
        <w:rPr>
          <w:i/>
        </w:rPr>
        <w:t>UE-A triggers inter-UE coordination when receiving an inter-UE coordination request from UE-B, or when detecting certain triggering conditions (e.g., detected collision or detected half-duplex issue).</w:t>
      </w:r>
    </w:p>
    <w:p w14:paraId="32F6D934" w14:textId="42F76486" w:rsidR="0064641E" w:rsidRDefault="0064641E" w:rsidP="0064641E">
      <w:pPr>
        <w:jc w:val="both"/>
        <w:rPr>
          <w:i/>
        </w:rPr>
      </w:pPr>
    </w:p>
    <w:p w14:paraId="578CA250" w14:textId="77777777" w:rsidR="0064641E" w:rsidRDefault="0064641E" w:rsidP="0064641E">
      <w:pPr>
        <w:jc w:val="both"/>
        <w:rPr>
          <w:iCs/>
        </w:rPr>
      </w:pPr>
      <w:r>
        <w:rPr>
          <w:iCs/>
        </w:rPr>
        <w:t xml:space="preserve">For the case that UE-B sends a request to UE-A in order to trigger inter-UE coordination, the signaling details of the inter-UE coordination request need to be considered. It may be difficult for UE-B to deliver the inter-UE coordination request in a regular sub-channel of a resource pool, which implies UE-B already acquires sidelink resources for data transmission. </w:t>
      </w:r>
    </w:p>
    <w:p w14:paraId="493BBEB0" w14:textId="77777777" w:rsidR="0064641E" w:rsidRDefault="0064641E" w:rsidP="0064641E">
      <w:pPr>
        <w:jc w:val="both"/>
        <w:rPr>
          <w:iCs/>
        </w:rPr>
      </w:pPr>
    </w:p>
    <w:p w14:paraId="140F47CC" w14:textId="77777777" w:rsidR="0064641E" w:rsidRDefault="0064641E" w:rsidP="0064641E">
      <w:pPr>
        <w:jc w:val="both"/>
        <w:rPr>
          <w:iCs/>
        </w:rPr>
      </w:pPr>
      <w:r>
        <w:rPr>
          <w:iCs/>
        </w:rPr>
        <w:t xml:space="preserve">Considering the limited amount of information in the inter-UE coordination request, we could use sequence-based signal to deliver this information. The resources for this sequence-based signal could be the last few symbols of a slot, which are FDM-ed with PSFCH resources. Note that in NR V2X release 16, the frequency resources for PSFCH are configured per resource pool and may not occupy all the RBs of a resource pool. The remaining frequency resources could be used for the inter-UE coordination request. </w:t>
      </w:r>
    </w:p>
    <w:p w14:paraId="29421921" w14:textId="77777777" w:rsidR="0064641E" w:rsidRPr="003A7E7C" w:rsidRDefault="0064641E" w:rsidP="0064641E">
      <w:pPr>
        <w:jc w:val="both"/>
        <w:rPr>
          <w:iCs/>
        </w:rPr>
      </w:pPr>
      <w:r>
        <w:rPr>
          <w:iCs/>
        </w:rPr>
        <w:t xml:space="preserve"> </w:t>
      </w:r>
    </w:p>
    <w:p w14:paraId="67CACD6B" w14:textId="4692A298" w:rsidR="0064641E" w:rsidRDefault="0064641E" w:rsidP="0064641E">
      <w:pPr>
        <w:jc w:val="both"/>
        <w:rPr>
          <w:i/>
        </w:rPr>
      </w:pPr>
      <w:r w:rsidRPr="001C381A">
        <w:rPr>
          <w:b/>
          <w:i/>
          <w:u w:val="single"/>
        </w:rPr>
        <w:t xml:space="preserve">Proposal </w:t>
      </w:r>
      <w:r w:rsidR="00984676">
        <w:rPr>
          <w:b/>
          <w:i/>
          <w:u w:val="single"/>
        </w:rPr>
        <w:t>9</w:t>
      </w:r>
      <w:r w:rsidRPr="001C381A">
        <w:rPr>
          <w:b/>
          <w:i/>
          <w:u w:val="single"/>
        </w:rPr>
        <w:t>:</w:t>
      </w:r>
      <w:r w:rsidRPr="001C381A">
        <w:rPr>
          <w:i/>
        </w:rPr>
        <w:t xml:space="preserve"> </w:t>
      </w:r>
      <w:r>
        <w:rPr>
          <w:i/>
        </w:rPr>
        <w:t>Consider the resources for inter-UE coordination request is FDM-ed with PSFCH resources.</w:t>
      </w:r>
    </w:p>
    <w:p w14:paraId="665B9DE1" w14:textId="77777777" w:rsidR="0064641E" w:rsidRDefault="0064641E" w:rsidP="0064641E">
      <w:pPr>
        <w:jc w:val="both"/>
        <w:rPr>
          <w:iCs/>
        </w:rPr>
      </w:pPr>
    </w:p>
    <w:p w14:paraId="63C4AB36" w14:textId="7C7CC457" w:rsidR="0064641E" w:rsidRPr="0064641E" w:rsidRDefault="0064641E" w:rsidP="0064641E">
      <w:pPr>
        <w:pStyle w:val="Heading2"/>
      </w:pPr>
      <w:r>
        <w:t>Determination of UE-A and UE-B</w:t>
      </w:r>
    </w:p>
    <w:p w14:paraId="1DF6ADB2" w14:textId="12A2A541" w:rsidR="0064641E" w:rsidRDefault="0064641E" w:rsidP="0019737B">
      <w:pPr>
        <w:jc w:val="both"/>
      </w:pPr>
      <w:r>
        <w:t xml:space="preserve">One basic problem is how UE-A and UE-B establish the relationship so that UE-A provides inter-UE coordination to UE-B. </w:t>
      </w:r>
      <w:r w:rsidR="006F3FD4">
        <w:t>A straightforward way is that UE-A is a receiver UE of UE-B</w:t>
      </w:r>
      <w:r w:rsidR="0019737B">
        <w:t xml:space="preserve"> in sidelink unicast or groupcast. In this case, there are no additional efforts for the link establishment. In another way, UE-A and UE-B could set up the connection for inter-UE coordination via high layer signaling and procedures. </w:t>
      </w:r>
    </w:p>
    <w:p w14:paraId="3F6E8536" w14:textId="4E88D2DA" w:rsidR="0064641E" w:rsidRDefault="0064641E" w:rsidP="0064641E">
      <w:pPr>
        <w:jc w:val="both"/>
      </w:pPr>
      <w:r>
        <w:t xml:space="preserve"> </w:t>
      </w:r>
    </w:p>
    <w:p w14:paraId="3330E825" w14:textId="4A87B5C6" w:rsidR="0064641E" w:rsidRPr="001B3C44" w:rsidRDefault="0064641E" w:rsidP="0019737B">
      <w:pPr>
        <w:jc w:val="both"/>
        <w:rPr>
          <w:i/>
        </w:rPr>
      </w:pPr>
      <w:r w:rsidRPr="001B3C44">
        <w:rPr>
          <w:b/>
          <w:i/>
          <w:u w:val="single"/>
        </w:rPr>
        <w:t>Proposal 1</w:t>
      </w:r>
      <w:r w:rsidR="00984676">
        <w:rPr>
          <w:b/>
          <w:i/>
          <w:u w:val="single"/>
        </w:rPr>
        <w:t>0</w:t>
      </w:r>
      <w:r w:rsidRPr="001B3C44">
        <w:rPr>
          <w:b/>
          <w:i/>
          <w:u w:val="single"/>
        </w:rPr>
        <w:t>:</w:t>
      </w:r>
      <w:r w:rsidRPr="001B3C44">
        <w:rPr>
          <w:i/>
        </w:rPr>
        <w:t xml:space="preserve"> Consider </w:t>
      </w:r>
      <w:r w:rsidR="0019737B">
        <w:rPr>
          <w:i/>
        </w:rPr>
        <w:t xml:space="preserve">using high layer procedures to </w:t>
      </w:r>
      <w:r w:rsidRPr="001B3C44">
        <w:rPr>
          <w:i/>
        </w:rPr>
        <w:t xml:space="preserve">set up the connection </w:t>
      </w:r>
      <w:r w:rsidR="0019737B">
        <w:rPr>
          <w:i/>
        </w:rPr>
        <w:t xml:space="preserve">for inter-UE coordination </w:t>
      </w:r>
      <w:r w:rsidRPr="001B3C44">
        <w:rPr>
          <w:i/>
        </w:rPr>
        <w:t>between UE-A and UE-B</w:t>
      </w:r>
      <w:r w:rsidR="0019737B">
        <w:rPr>
          <w:i/>
        </w:rPr>
        <w:t>.</w:t>
      </w:r>
    </w:p>
    <w:p w14:paraId="02D65588" w14:textId="77777777" w:rsidR="0064641E" w:rsidRDefault="0064641E" w:rsidP="0064641E">
      <w:pPr>
        <w:jc w:val="both"/>
      </w:pPr>
    </w:p>
    <w:p w14:paraId="7DC35A27" w14:textId="75545EA4" w:rsidR="0064641E" w:rsidRDefault="0064641E" w:rsidP="0064641E">
      <w:pPr>
        <w:pStyle w:val="Heading2"/>
      </w:pPr>
      <w:r>
        <w:t>Utilization of resource set at UE-B</w:t>
      </w:r>
    </w:p>
    <w:p w14:paraId="146F949E" w14:textId="77777777" w:rsidR="0064641E" w:rsidRDefault="0064641E" w:rsidP="0064641E">
      <w:pPr>
        <w:jc w:val="both"/>
      </w:pPr>
      <w:r>
        <w:rPr>
          <w:iCs/>
        </w:rPr>
        <w:t>Another open question is how UE-B takes a set of resources in inter-UE coordination</w:t>
      </w:r>
      <w:r w:rsidRPr="00063DF0">
        <w:rPr>
          <w:iCs/>
        </w:rPr>
        <w:t xml:space="preserve"> </w:t>
      </w:r>
      <w:r>
        <w:rPr>
          <w:iCs/>
        </w:rPr>
        <w:t>into account its resource selection procedure. Upon receiving the set of resources, UE-B may trigger the resource selection procedure if it has not selected resources yet; UE-B may trigger the resource re-evaluation if it has selected resources but has not reserved these resources; UE-B may trigger the resource pre-emption check if it has reserved resources. Alternatively, UE-B may directly use the preferred set of resources for its sidelink transmissions.</w:t>
      </w:r>
    </w:p>
    <w:p w14:paraId="17A51CB6" w14:textId="77777777" w:rsidR="0064641E" w:rsidRDefault="0064641E" w:rsidP="0064641E"/>
    <w:p w14:paraId="344B2525" w14:textId="0BCD821F" w:rsidR="0064641E" w:rsidRDefault="0064641E" w:rsidP="0064641E">
      <w:pPr>
        <w:jc w:val="both"/>
        <w:rPr>
          <w:i/>
        </w:rPr>
      </w:pPr>
      <w:r w:rsidRPr="001C381A">
        <w:rPr>
          <w:b/>
          <w:i/>
          <w:u w:val="single"/>
        </w:rPr>
        <w:t xml:space="preserve">Proposal </w:t>
      </w:r>
      <w:r>
        <w:rPr>
          <w:b/>
          <w:i/>
          <w:u w:val="single"/>
        </w:rPr>
        <w:t>1</w:t>
      </w:r>
      <w:r w:rsidR="00984676">
        <w:rPr>
          <w:b/>
          <w:i/>
          <w:u w:val="single"/>
        </w:rPr>
        <w:t>1</w:t>
      </w:r>
      <w:r w:rsidRPr="001C381A">
        <w:rPr>
          <w:b/>
          <w:i/>
          <w:u w:val="single"/>
        </w:rPr>
        <w:t>:</w:t>
      </w:r>
      <w:r w:rsidRPr="001C381A">
        <w:rPr>
          <w:i/>
        </w:rPr>
        <w:t xml:space="preserve"> </w:t>
      </w:r>
      <w:r>
        <w:rPr>
          <w:i/>
        </w:rPr>
        <w:t>Upon receiving inter-UE coordination, UE-B performs resource selection, resource re-evaluation, resource pre-emption check, or directly uses the indicated resources in inter-UE coordination for its sidelink transmission.</w:t>
      </w:r>
    </w:p>
    <w:p w14:paraId="40BFAD7E" w14:textId="77777777" w:rsidR="0064641E" w:rsidRPr="0064641E" w:rsidRDefault="0064641E" w:rsidP="0064641E"/>
    <w:p w14:paraId="17C0574A" w14:textId="78FB0894" w:rsidR="0064641E" w:rsidRDefault="0064641E" w:rsidP="0064641E">
      <w:pPr>
        <w:pStyle w:val="Heading2"/>
      </w:pPr>
      <w:r>
        <w:lastRenderedPageBreak/>
        <w:t xml:space="preserve">Others </w:t>
      </w:r>
    </w:p>
    <w:p w14:paraId="1C7A2367" w14:textId="08DAB8D9" w:rsidR="002A1FD1" w:rsidRDefault="0064641E" w:rsidP="00252E7C">
      <w:pPr>
        <w:jc w:val="both"/>
      </w:pPr>
      <w:r>
        <w:t>B</w:t>
      </w:r>
      <w:r w:rsidR="00451EEF">
        <w:t>esides indicating a set of preferred or non-preferred resources,</w:t>
      </w:r>
      <w:r w:rsidR="002A1FD1">
        <w:t xml:space="preserve"> the inter-UE coordination also include</w:t>
      </w:r>
      <w:r w:rsidR="00B62195">
        <w:t>s</w:t>
      </w:r>
      <w:r w:rsidR="002A1FD1">
        <w:t xml:space="preserve"> </w:t>
      </w:r>
      <w:r w:rsidR="00451EEF">
        <w:t xml:space="preserve">additional assistance information. The assistance information </w:t>
      </w:r>
      <w:r w:rsidR="00B62195">
        <w:t>may</w:t>
      </w:r>
      <w:r w:rsidR="00451EEF">
        <w:t xml:space="preserve"> be obtained by channel measurements (e.g., measured RSRP, decoded data </w:t>
      </w:r>
      <w:r w:rsidR="002A1FD1">
        <w:t>priority</w:t>
      </w:r>
      <w:r w:rsidR="00451EEF">
        <w:t xml:space="preserve">). </w:t>
      </w:r>
      <w:r w:rsidR="002A1FD1">
        <w:t>The assistance information may</w:t>
      </w:r>
      <w:r w:rsidR="00B62195">
        <w:t xml:space="preserve"> </w:t>
      </w:r>
      <w:r w:rsidR="00451EEF">
        <w:t xml:space="preserve">indicate the cause of non-preferred resources, e.g., due to half-duplex problem or due to hidden-node problem. </w:t>
      </w:r>
    </w:p>
    <w:p w14:paraId="4621AF83" w14:textId="77777777" w:rsidR="002A1FD1" w:rsidRDefault="002A1FD1" w:rsidP="00252E7C">
      <w:pPr>
        <w:jc w:val="both"/>
      </w:pPr>
    </w:p>
    <w:p w14:paraId="3B1576C0" w14:textId="3F3FE2DB" w:rsidR="00451EEF" w:rsidRDefault="00451EEF" w:rsidP="00252E7C">
      <w:pPr>
        <w:jc w:val="both"/>
      </w:pPr>
      <w:r>
        <w:t>This assistance information is used in UE-B’s resource selection procedure.</w:t>
      </w:r>
      <w:r w:rsidR="002A1FD1">
        <w:t xml:space="preserve"> For example, the non-preferred resources due to half-duplex problem are always excluded from candidate resource set, while non-preferred resources due to hidden-node problem may or may not be excluded from candidate resource set, depending on measured RSRP or decoded data priority. </w:t>
      </w:r>
    </w:p>
    <w:p w14:paraId="25A007FC" w14:textId="77777777" w:rsidR="002A1FD1" w:rsidRDefault="002A1FD1" w:rsidP="00252E7C">
      <w:pPr>
        <w:jc w:val="both"/>
      </w:pPr>
    </w:p>
    <w:p w14:paraId="305A1E87" w14:textId="7F28CAD6" w:rsidR="002A1FD1" w:rsidRDefault="00252E7C" w:rsidP="00252E7C">
      <w:pPr>
        <w:jc w:val="both"/>
        <w:rPr>
          <w:i/>
        </w:rPr>
      </w:pPr>
      <w:r w:rsidRPr="001C381A">
        <w:rPr>
          <w:b/>
          <w:i/>
          <w:u w:val="single"/>
        </w:rPr>
        <w:t xml:space="preserve">Proposal </w:t>
      </w:r>
      <w:r w:rsidR="0064641E">
        <w:rPr>
          <w:b/>
          <w:i/>
          <w:u w:val="single"/>
        </w:rPr>
        <w:t>1</w:t>
      </w:r>
      <w:r w:rsidR="00984676">
        <w:rPr>
          <w:b/>
          <w:i/>
          <w:u w:val="single"/>
        </w:rPr>
        <w:t>2</w:t>
      </w:r>
      <w:r w:rsidRPr="001C381A">
        <w:rPr>
          <w:b/>
          <w:i/>
          <w:u w:val="single"/>
        </w:rPr>
        <w:t>:</w:t>
      </w:r>
      <w:r w:rsidRPr="001C381A">
        <w:rPr>
          <w:i/>
        </w:rPr>
        <w:t xml:space="preserve"> </w:t>
      </w:r>
      <w:r>
        <w:rPr>
          <w:i/>
        </w:rPr>
        <w:t xml:space="preserve">Besides a set of resources, inter-UE coordination includes additional assistance information for UE-B’s resource selection, e.g., </w:t>
      </w:r>
      <w:r w:rsidR="002A1FD1">
        <w:rPr>
          <w:i/>
        </w:rPr>
        <w:t xml:space="preserve">measured </w:t>
      </w:r>
      <w:r>
        <w:rPr>
          <w:i/>
        </w:rPr>
        <w:t>RSRP,</w:t>
      </w:r>
      <w:r w:rsidR="002A1FD1">
        <w:rPr>
          <w:i/>
        </w:rPr>
        <w:t xml:space="preserve"> decoded</w:t>
      </w:r>
      <w:r>
        <w:rPr>
          <w:i/>
        </w:rPr>
        <w:t xml:space="preserve"> data </w:t>
      </w:r>
      <w:r w:rsidR="002A1FD1">
        <w:rPr>
          <w:i/>
        </w:rPr>
        <w:t>priority</w:t>
      </w:r>
      <w:r>
        <w:rPr>
          <w:i/>
        </w:rPr>
        <w:t>, cause of non-preferred resources.</w:t>
      </w:r>
    </w:p>
    <w:p w14:paraId="7283B918" w14:textId="77777777" w:rsidR="00673202" w:rsidRPr="00BF7849" w:rsidRDefault="00673202"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09100223"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3509BB0" w14:textId="77777777" w:rsidR="0064641E" w:rsidRDefault="0064641E" w:rsidP="0064641E">
      <w:pPr>
        <w:jc w:val="both"/>
        <w:rPr>
          <w:b/>
          <w:i/>
          <w:u w:val="single"/>
        </w:rPr>
      </w:pPr>
    </w:p>
    <w:p w14:paraId="1C096B1F" w14:textId="77777777" w:rsidR="0019737B" w:rsidRDefault="0019737B" w:rsidP="0019737B">
      <w:pPr>
        <w:jc w:val="both"/>
        <w:rPr>
          <w:i/>
        </w:rPr>
      </w:pPr>
      <w:r w:rsidRPr="001B3C44">
        <w:rPr>
          <w:b/>
          <w:i/>
          <w:u w:val="single"/>
        </w:rPr>
        <w:t xml:space="preserve">Proposal </w:t>
      </w:r>
      <w:r>
        <w:rPr>
          <w:b/>
          <w:i/>
          <w:u w:val="single"/>
        </w:rPr>
        <w:t>1</w:t>
      </w:r>
      <w:r w:rsidRPr="001B3C44">
        <w:rPr>
          <w:b/>
          <w:i/>
          <w:u w:val="single"/>
        </w:rPr>
        <w:t>:</w:t>
      </w:r>
      <w:r w:rsidRPr="001B3C44">
        <w:rPr>
          <w:i/>
        </w:rPr>
        <w:t xml:space="preserve"> In determining a set of preferred resources for UE-B, UE-A performs the legacy resource allocation operations with some modifications (e.g., number of selected resources, transmit data priority,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Pr="001B3C44">
        <w:rPr>
          <w:i/>
        </w:rPr>
        <w:t>, etc).</w:t>
      </w:r>
    </w:p>
    <w:p w14:paraId="096A35E9" w14:textId="77777777" w:rsidR="0064641E" w:rsidRDefault="0064641E" w:rsidP="00BB4346">
      <w:pPr>
        <w:jc w:val="both"/>
      </w:pPr>
    </w:p>
    <w:p w14:paraId="1E602721" w14:textId="1EE08201" w:rsidR="0064641E" w:rsidRDefault="0064641E" w:rsidP="0064641E">
      <w:pPr>
        <w:jc w:val="both"/>
        <w:rPr>
          <w:i/>
        </w:rPr>
      </w:pPr>
      <w:r w:rsidRPr="001C381A">
        <w:rPr>
          <w:b/>
          <w:i/>
          <w:u w:val="single"/>
        </w:rPr>
        <w:t xml:space="preserve">Proposal </w:t>
      </w:r>
      <w:r w:rsidR="0019737B">
        <w:rPr>
          <w:b/>
          <w:i/>
          <w:u w:val="single"/>
        </w:rPr>
        <w:t>2</w:t>
      </w:r>
      <w:r w:rsidRPr="001C381A">
        <w:rPr>
          <w:b/>
          <w:i/>
          <w:u w:val="single"/>
        </w:rPr>
        <w:t>:</w:t>
      </w:r>
      <w:r w:rsidRPr="001C381A">
        <w:rPr>
          <w:i/>
        </w:rPr>
        <w:t xml:space="preserve"> </w:t>
      </w:r>
      <w:r>
        <w:rPr>
          <w:i/>
        </w:rPr>
        <w:t xml:space="preserve">In determining a set of non-preferred resources for UE-B, UE-A considers a PSCCH/PSSCH resource is non-preferred, if </w:t>
      </w:r>
    </w:p>
    <w:p w14:paraId="69C9DF99" w14:textId="77777777" w:rsidR="0064641E" w:rsidRDefault="0064641E" w:rsidP="0064641E">
      <w:pPr>
        <w:ind w:firstLine="567"/>
        <w:jc w:val="both"/>
        <w:rPr>
          <w:i/>
        </w:rPr>
      </w:pPr>
      <w:r>
        <w:rPr>
          <w:i/>
        </w:rPr>
        <w:t>1). the PSCCH/PSSCH resource is reserved by another UE</w:t>
      </w:r>
    </w:p>
    <w:p w14:paraId="0093DCC8" w14:textId="77777777" w:rsidR="0064641E" w:rsidRDefault="0064641E" w:rsidP="0064641E">
      <w:pPr>
        <w:ind w:firstLine="567"/>
        <w:jc w:val="both"/>
        <w:rPr>
          <w:i/>
        </w:rPr>
      </w:pPr>
      <w:r>
        <w:rPr>
          <w:i/>
        </w:rPr>
        <w:t>2). the PSCCH/PSSCH resource is in a slot when UE-A does not monitor channels in an earlier corresponding slot</w:t>
      </w:r>
    </w:p>
    <w:p w14:paraId="4389A339" w14:textId="77777777" w:rsidR="0064641E" w:rsidRDefault="0064641E" w:rsidP="0064641E">
      <w:pPr>
        <w:ind w:firstLine="567"/>
        <w:jc w:val="both"/>
        <w:rPr>
          <w:i/>
        </w:rPr>
      </w:pPr>
      <w:r>
        <w:rPr>
          <w:i/>
        </w:rPr>
        <w:t>3). the PSCCH/PSSCH resource is in a slot when a receiver UE has scheduled PSCCH/PSSCH transmission</w:t>
      </w:r>
    </w:p>
    <w:p w14:paraId="12478EE3" w14:textId="77777777" w:rsidR="0064641E" w:rsidRDefault="0064641E" w:rsidP="0064641E">
      <w:pPr>
        <w:ind w:firstLine="567"/>
        <w:jc w:val="both"/>
        <w:rPr>
          <w:i/>
        </w:rPr>
      </w:pPr>
      <w:r>
        <w:rPr>
          <w:i/>
        </w:rPr>
        <w:t xml:space="preserve">4). there is a restriction on the corresponding PSFCH transmission. </w:t>
      </w:r>
    </w:p>
    <w:p w14:paraId="688DAE2F" w14:textId="77777777" w:rsidR="0064641E" w:rsidRDefault="0064641E" w:rsidP="00BB4346">
      <w:pPr>
        <w:jc w:val="both"/>
      </w:pPr>
    </w:p>
    <w:p w14:paraId="4FA851E2" w14:textId="55E8D2C6" w:rsidR="0064641E" w:rsidRDefault="0064641E" w:rsidP="0064641E">
      <w:pPr>
        <w:jc w:val="both"/>
        <w:rPr>
          <w:i/>
        </w:rPr>
      </w:pPr>
      <w:r w:rsidRPr="001C381A">
        <w:rPr>
          <w:b/>
          <w:i/>
          <w:u w:val="single"/>
        </w:rPr>
        <w:t xml:space="preserve">Proposal </w:t>
      </w:r>
      <w:r w:rsidR="0019737B">
        <w:rPr>
          <w:b/>
          <w:i/>
          <w:u w:val="single"/>
        </w:rPr>
        <w:t>3</w:t>
      </w:r>
      <w:r w:rsidRPr="001C381A">
        <w:rPr>
          <w:b/>
          <w:i/>
          <w:u w:val="single"/>
        </w:rPr>
        <w:t>:</w:t>
      </w:r>
      <w:r w:rsidRPr="001C381A">
        <w:rPr>
          <w:i/>
        </w:rPr>
        <w:t xml:space="preserve"> </w:t>
      </w:r>
      <w:r>
        <w:rPr>
          <w:i/>
        </w:rPr>
        <w:t>UE-A uses a resource map to indicate the set of non-preferred resources for UE-B.</w:t>
      </w:r>
    </w:p>
    <w:p w14:paraId="77BB5A46" w14:textId="77777777" w:rsidR="0064641E" w:rsidRDefault="0064641E" w:rsidP="00BB4346">
      <w:pPr>
        <w:jc w:val="both"/>
      </w:pPr>
    </w:p>
    <w:p w14:paraId="552F3087" w14:textId="77777777" w:rsidR="0019737B" w:rsidRDefault="0019737B" w:rsidP="0019737B">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UE-A considers a PSCCH/PSSCH resource reserved by UE-B is a conflict resource if </w:t>
      </w:r>
    </w:p>
    <w:p w14:paraId="0E6594C5" w14:textId="77777777" w:rsidR="0019737B" w:rsidRDefault="0019737B" w:rsidP="0019737B">
      <w:pPr>
        <w:ind w:firstLine="567"/>
        <w:jc w:val="both"/>
        <w:rPr>
          <w:i/>
        </w:rPr>
      </w:pPr>
      <w:r>
        <w:rPr>
          <w:i/>
        </w:rPr>
        <w:t>1). the PSCCH/PSSCH resource is reserved by another UE</w:t>
      </w:r>
    </w:p>
    <w:p w14:paraId="6A09085B" w14:textId="77777777" w:rsidR="0019737B" w:rsidRDefault="0019737B" w:rsidP="0019737B">
      <w:pPr>
        <w:ind w:firstLine="567"/>
        <w:jc w:val="both"/>
        <w:rPr>
          <w:i/>
        </w:rPr>
      </w:pPr>
      <w:r>
        <w:rPr>
          <w:i/>
        </w:rPr>
        <w:t>2). the PSCCH/PSSCH resource is in a slot when a receiver UE has scheduled PSCCH/PSSCH transmission</w:t>
      </w:r>
    </w:p>
    <w:p w14:paraId="77926D23" w14:textId="77777777" w:rsidR="0019737B" w:rsidRDefault="0019737B" w:rsidP="0019737B">
      <w:pPr>
        <w:ind w:firstLine="567"/>
        <w:jc w:val="both"/>
        <w:rPr>
          <w:i/>
        </w:rPr>
      </w:pPr>
      <w:r>
        <w:rPr>
          <w:i/>
        </w:rPr>
        <w:t>3). there is a restriction on the corresponding PSFCH transmission</w:t>
      </w:r>
    </w:p>
    <w:p w14:paraId="4771CF00" w14:textId="77777777" w:rsidR="0019737B" w:rsidRDefault="0019737B" w:rsidP="0019737B">
      <w:pPr>
        <w:jc w:val="both"/>
        <w:rPr>
          <w:i/>
        </w:rPr>
      </w:pPr>
    </w:p>
    <w:p w14:paraId="741F136E" w14:textId="77777777" w:rsidR="0019737B" w:rsidRDefault="0019737B" w:rsidP="0019737B">
      <w:pPr>
        <w:jc w:val="both"/>
      </w:pPr>
      <w:r w:rsidRPr="001C381A">
        <w:rPr>
          <w:b/>
          <w:i/>
          <w:u w:val="single"/>
        </w:rPr>
        <w:t xml:space="preserve">Proposal </w:t>
      </w:r>
      <w:r>
        <w:rPr>
          <w:b/>
          <w:i/>
          <w:u w:val="single"/>
        </w:rPr>
        <w:t>5</w:t>
      </w:r>
      <w:r w:rsidRPr="001C381A">
        <w:rPr>
          <w:b/>
          <w:i/>
          <w:u w:val="single"/>
        </w:rPr>
        <w:t>:</w:t>
      </w:r>
      <w:r w:rsidRPr="001C381A">
        <w:rPr>
          <w:i/>
        </w:rPr>
        <w:t xml:space="preserve"> </w:t>
      </w:r>
      <w:r>
        <w:rPr>
          <w:i/>
        </w:rPr>
        <w:t>UE-A uses a PSFCH-like channel to indicate the set of potential resource conflict.</w:t>
      </w:r>
    </w:p>
    <w:p w14:paraId="1FFA0219" w14:textId="666A5C38" w:rsidR="0019737B" w:rsidRDefault="0019737B" w:rsidP="0064641E">
      <w:pPr>
        <w:jc w:val="both"/>
        <w:rPr>
          <w:b/>
          <w:i/>
          <w:u w:val="single"/>
        </w:rPr>
      </w:pPr>
    </w:p>
    <w:p w14:paraId="2E228B17" w14:textId="77777777" w:rsidR="0019737B" w:rsidRDefault="0019737B" w:rsidP="0019737B">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UE-A uses a PSFCH-like channel to indicate the set of detected conflicted resources. </w:t>
      </w:r>
    </w:p>
    <w:p w14:paraId="2102C856" w14:textId="77777777" w:rsidR="0019737B" w:rsidRDefault="0019737B" w:rsidP="0064641E">
      <w:pPr>
        <w:jc w:val="both"/>
        <w:rPr>
          <w:b/>
          <w:i/>
          <w:u w:val="single"/>
        </w:rPr>
      </w:pPr>
    </w:p>
    <w:p w14:paraId="322FF27B" w14:textId="55C036C4" w:rsidR="0064641E" w:rsidRDefault="0064641E" w:rsidP="0064641E">
      <w:pPr>
        <w:jc w:val="both"/>
        <w:rPr>
          <w:i/>
        </w:rPr>
      </w:pPr>
      <w:r w:rsidRPr="001C381A">
        <w:rPr>
          <w:b/>
          <w:i/>
          <w:u w:val="single"/>
        </w:rPr>
        <w:t xml:space="preserve">Proposal </w:t>
      </w:r>
      <w:r w:rsidR="00984676">
        <w:rPr>
          <w:b/>
          <w:i/>
          <w:u w:val="single"/>
        </w:rPr>
        <w:t>7</w:t>
      </w:r>
      <w:r w:rsidRPr="001C381A">
        <w:rPr>
          <w:b/>
          <w:i/>
          <w:u w:val="single"/>
        </w:rPr>
        <w:t>:</w:t>
      </w:r>
      <w:r w:rsidRPr="001C381A">
        <w:rPr>
          <w:i/>
        </w:rPr>
        <w:t xml:space="preserve"> </w:t>
      </w:r>
      <w:r>
        <w:rPr>
          <w:i/>
        </w:rPr>
        <w:t xml:space="preserve">In determining a set of non-preferred resources, the receiver UE’s uplink scheduling is considered. </w:t>
      </w:r>
    </w:p>
    <w:p w14:paraId="2F49C352" w14:textId="77777777" w:rsidR="0064641E" w:rsidRDefault="0064641E" w:rsidP="00BB4346">
      <w:pPr>
        <w:jc w:val="both"/>
      </w:pPr>
    </w:p>
    <w:p w14:paraId="40995C19" w14:textId="4486A874" w:rsidR="0064641E" w:rsidRDefault="0064641E" w:rsidP="0064641E">
      <w:pPr>
        <w:jc w:val="both"/>
        <w:rPr>
          <w:i/>
        </w:rPr>
      </w:pPr>
      <w:r w:rsidRPr="001C381A">
        <w:rPr>
          <w:b/>
          <w:i/>
          <w:u w:val="single"/>
        </w:rPr>
        <w:lastRenderedPageBreak/>
        <w:t xml:space="preserve">Proposal </w:t>
      </w:r>
      <w:r w:rsidR="00984676">
        <w:rPr>
          <w:b/>
          <w:i/>
          <w:u w:val="single"/>
        </w:rPr>
        <w:t>8</w:t>
      </w:r>
      <w:r w:rsidRPr="001C381A">
        <w:rPr>
          <w:b/>
          <w:i/>
          <w:u w:val="single"/>
        </w:rPr>
        <w:t>:</w:t>
      </w:r>
      <w:r w:rsidRPr="001C381A">
        <w:rPr>
          <w:i/>
        </w:rPr>
        <w:t xml:space="preserve"> </w:t>
      </w:r>
      <w:r>
        <w:rPr>
          <w:i/>
        </w:rPr>
        <w:t>UE-A triggers inter-UE coordination when receiving an inter-UE coordination request from UE-B, or when detecting certain triggering conditions (e.g., detected collision or detected half-duplex issue).</w:t>
      </w:r>
    </w:p>
    <w:p w14:paraId="46B248A2" w14:textId="77777777" w:rsidR="0064641E" w:rsidRDefault="0064641E" w:rsidP="00BB4346">
      <w:pPr>
        <w:jc w:val="both"/>
      </w:pPr>
    </w:p>
    <w:p w14:paraId="69B1214E" w14:textId="43DCC1E7" w:rsidR="0064641E" w:rsidRDefault="0064641E" w:rsidP="0064641E">
      <w:pPr>
        <w:jc w:val="both"/>
        <w:rPr>
          <w:i/>
        </w:rPr>
      </w:pPr>
      <w:r w:rsidRPr="001C381A">
        <w:rPr>
          <w:b/>
          <w:i/>
          <w:u w:val="single"/>
        </w:rPr>
        <w:t xml:space="preserve">Proposal </w:t>
      </w:r>
      <w:r w:rsidR="00984676">
        <w:rPr>
          <w:b/>
          <w:i/>
          <w:u w:val="single"/>
        </w:rPr>
        <w:t>9</w:t>
      </w:r>
      <w:r w:rsidRPr="001C381A">
        <w:rPr>
          <w:b/>
          <w:i/>
          <w:u w:val="single"/>
        </w:rPr>
        <w:t>:</w:t>
      </w:r>
      <w:r w:rsidRPr="001C381A">
        <w:rPr>
          <w:i/>
        </w:rPr>
        <w:t xml:space="preserve"> </w:t>
      </w:r>
      <w:r>
        <w:rPr>
          <w:i/>
        </w:rPr>
        <w:t>Consider the resources for inter-UE coordination request is FDM-ed with PSFCH resources.</w:t>
      </w:r>
    </w:p>
    <w:p w14:paraId="735A490B" w14:textId="77777777" w:rsidR="0064641E" w:rsidRDefault="0064641E" w:rsidP="00BB4346">
      <w:pPr>
        <w:jc w:val="both"/>
      </w:pPr>
    </w:p>
    <w:p w14:paraId="786BD515" w14:textId="4B218E48" w:rsidR="0019737B" w:rsidRPr="001B3C44" w:rsidRDefault="0019737B" w:rsidP="0019737B">
      <w:pPr>
        <w:jc w:val="both"/>
        <w:rPr>
          <w:i/>
        </w:rPr>
      </w:pPr>
      <w:r w:rsidRPr="001B3C44">
        <w:rPr>
          <w:b/>
          <w:i/>
          <w:u w:val="single"/>
        </w:rPr>
        <w:t>Proposal 1</w:t>
      </w:r>
      <w:r w:rsidR="00984676">
        <w:rPr>
          <w:b/>
          <w:i/>
          <w:u w:val="single"/>
        </w:rPr>
        <w:t>0</w:t>
      </w:r>
      <w:r w:rsidRPr="001B3C44">
        <w:rPr>
          <w:b/>
          <w:i/>
          <w:u w:val="single"/>
        </w:rPr>
        <w:t>:</w:t>
      </w:r>
      <w:r w:rsidRPr="001B3C44">
        <w:rPr>
          <w:i/>
        </w:rPr>
        <w:t xml:space="preserve"> Consider </w:t>
      </w:r>
      <w:r>
        <w:rPr>
          <w:i/>
        </w:rPr>
        <w:t xml:space="preserve">using high layer procedures to </w:t>
      </w:r>
      <w:r w:rsidRPr="001B3C44">
        <w:rPr>
          <w:i/>
        </w:rPr>
        <w:t xml:space="preserve">set up the connection </w:t>
      </w:r>
      <w:r>
        <w:rPr>
          <w:i/>
        </w:rPr>
        <w:t xml:space="preserve">for inter-UE coordination </w:t>
      </w:r>
      <w:r w:rsidRPr="001B3C44">
        <w:rPr>
          <w:i/>
        </w:rPr>
        <w:t>between UE-A and UE-B</w:t>
      </w:r>
      <w:r>
        <w:rPr>
          <w:i/>
        </w:rPr>
        <w:t>.</w:t>
      </w:r>
    </w:p>
    <w:p w14:paraId="18AF202E" w14:textId="11723A37" w:rsidR="0064641E" w:rsidRDefault="0064641E" w:rsidP="00BB4346">
      <w:pPr>
        <w:jc w:val="both"/>
      </w:pPr>
    </w:p>
    <w:p w14:paraId="68C647EA" w14:textId="2D0F5BF2" w:rsidR="0064641E" w:rsidRDefault="0064641E" w:rsidP="0064641E">
      <w:pPr>
        <w:jc w:val="both"/>
        <w:rPr>
          <w:i/>
        </w:rPr>
      </w:pPr>
      <w:r w:rsidRPr="001C381A">
        <w:rPr>
          <w:b/>
          <w:i/>
          <w:u w:val="single"/>
        </w:rPr>
        <w:t xml:space="preserve">Proposal </w:t>
      </w:r>
      <w:r>
        <w:rPr>
          <w:b/>
          <w:i/>
          <w:u w:val="single"/>
        </w:rPr>
        <w:t>1</w:t>
      </w:r>
      <w:r w:rsidR="00984676">
        <w:rPr>
          <w:b/>
          <w:i/>
          <w:u w:val="single"/>
        </w:rPr>
        <w:t>1</w:t>
      </w:r>
      <w:r w:rsidRPr="001C381A">
        <w:rPr>
          <w:b/>
          <w:i/>
          <w:u w:val="single"/>
        </w:rPr>
        <w:t>:</w:t>
      </w:r>
      <w:r w:rsidRPr="001C381A">
        <w:rPr>
          <w:i/>
        </w:rPr>
        <w:t xml:space="preserve"> </w:t>
      </w:r>
      <w:r>
        <w:rPr>
          <w:i/>
        </w:rPr>
        <w:t>Upon receiving inter-UE coordination, UE-B performs resource selection, resource re-evaluation, resource pre-emption check, or directly uses the indicated resources in inter-UE coordination for its sidelink transmission.</w:t>
      </w:r>
    </w:p>
    <w:p w14:paraId="662FF79E" w14:textId="77777777" w:rsidR="0064641E" w:rsidRDefault="0064641E" w:rsidP="00BB4346">
      <w:pPr>
        <w:jc w:val="both"/>
      </w:pPr>
    </w:p>
    <w:p w14:paraId="69378078" w14:textId="5E5F69E5" w:rsidR="00DC6DA7" w:rsidRPr="0064641E" w:rsidRDefault="0064641E" w:rsidP="00BB4346">
      <w:pPr>
        <w:jc w:val="both"/>
        <w:rPr>
          <w:i/>
        </w:rPr>
      </w:pPr>
      <w:r w:rsidRPr="001C381A">
        <w:rPr>
          <w:b/>
          <w:i/>
          <w:u w:val="single"/>
        </w:rPr>
        <w:t xml:space="preserve">Proposal </w:t>
      </w:r>
      <w:r>
        <w:rPr>
          <w:b/>
          <w:i/>
          <w:u w:val="single"/>
        </w:rPr>
        <w:t>1</w:t>
      </w:r>
      <w:r w:rsidR="00984676">
        <w:rPr>
          <w:b/>
          <w:i/>
          <w:u w:val="single"/>
        </w:rPr>
        <w:t>2</w:t>
      </w:r>
      <w:r w:rsidRPr="001C381A">
        <w:rPr>
          <w:b/>
          <w:i/>
          <w:u w:val="single"/>
        </w:rPr>
        <w:t>:</w:t>
      </w:r>
      <w:r w:rsidRPr="001C381A">
        <w:rPr>
          <w:i/>
        </w:rPr>
        <w:t xml:space="preserve"> </w:t>
      </w:r>
      <w:r>
        <w:rPr>
          <w:i/>
        </w:rPr>
        <w:t>Besides a set of resources, inter-UE coordination includes additional assistance information for UE-B’s resource selection, e.g., measured RSRP, decoded data priority, cause of non-preferred resources.</w:t>
      </w:r>
      <w:r w:rsidR="00A04318">
        <w:t xml:space="preserve"> </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3F17DF11" w14:textId="77777777" w:rsidR="00AB2419" w:rsidRPr="00AB2419" w:rsidRDefault="00AB2419" w:rsidP="00AB24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59982016"/>
      <w:bookmarkStart w:id="3" w:name="_Ref49784738"/>
      <w:bookmarkStart w:id="4" w:name="_Ref29545847"/>
      <w:r w:rsidRPr="00AB2419">
        <w:t>RP-202846, “WID revision: NR sidelink enhancement,” Dec. 2020.</w:t>
      </w:r>
      <w:bookmarkEnd w:id="2"/>
    </w:p>
    <w:p w14:paraId="6014299D" w14:textId="1E248783" w:rsidR="0064641E" w:rsidRDefault="0064641E" w:rsidP="006464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7924839"/>
      <w:r>
        <w:t>Chairman’s Notes, 3GPP TSG RAN1 WG1 #10</w:t>
      </w:r>
      <w:r w:rsidR="00D0700E">
        <w:t>4</w:t>
      </w:r>
      <w:r>
        <w:t xml:space="preserve">-e Meeting, </w:t>
      </w:r>
      <w:r w:rsidR="00D0700E">
        <w:t>Feb</w:t>
      </w:r>
      <w:r>
        <w:t>. 202</w:t>
      </w:r>
      <w:r w:rsidR="00D0700E">
        <w:t>1</w:t>
      </w:r>
      <w:r>
        <w:t>.</w:t>
      </w:r>
      <w:bookmarkEnd w:id="3"/>
      <w:bookmarkEnd w:id="5"/>
    </w:p>
    <w:p w14:paraId="62690F08" w14:textId="7453F235" w:rsidR="00E276C8" w:rsidRDefault="00D0700E" w:rsidP="00E276C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7492578"/>
      <w:bookmarkStart w:id="7" w:name="_Ref61180452"/>
      <w:bookmarkEnd w:id="4"/>
      <w:r>
        <w:t>Chairman’s Notes, 3GPP TSG RAN1 WG1 #103-e Meeting, Nov. 2020.</w:t>
      </w:r>
      <w:bookmarkEnd w:id="6"/>
      <w:bookmarkEnd w:id="7"/>
    </w:p>
    <w:sectPr w:rsidR="00E276C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DE4E3" w14:textId="77777777" w:rsidR="008D634F" w:rsidRDefault="008D634F">
      <w:r>
        <w:separator/>
      </w:r>
    </w:p>
  </w:endnote>
  <w:endnote w:type="continuationSeparator" w:id="0">
    <w:p w14:paraId="4CA199E7" w14:textId="77777777" w:rsidR="008D634F" w:rsidRDefault="008D634F">
      <w:r>
        <w:continuationSeparator/>
      </w:r>
    </w:p>
  </w:endnote>
  <w:endnote w:type="continuationNotice" w:id="1">
    <w:p w14:paraId="269D8383" w14:textId="77777777" w:rsidR="008D634F" w:rsidRDefault="008D6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51E54" w:rsidRDefault="00551E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7917B" w14:textId="77777777" w:rsidR="008D634F" w:rsidRDefault="008D634F">
      <w:r>
        <w:separator/>
      </w:r>
    </w:p>
  </w:footnote>
  <w:footnote w:type="continuationSeparator" w:id="0">
    <w:p w14:paraId="447E86E8" w14:textId="77777777" w:rsidR="008D634F" w:rsidRDefault="008D634F">
      <w:r>
        <w:continuationSeparator/>
      </w:r>
    </w:p>
  </w:footnote>
  <w:footnote w:type="continuationNotice" w:id="1">
    <w:p w14:paraId="383C45BE" w14:textId="77777777" w:rsidR="008D634F" w:rsidRDefault="008D6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10"/>
  </w:num>
  <w:num w:numId="4">
    <w:abstractNumId w:val="11"/>
  </w:num>
  <w:num w:numId="5">
    <w:abstractNumId w:val="8"/>
  </w:num>
  <w:num w:numId="6">
    <w:abstractNumId w:val="13"/>
  </w:num>
  <w:num w:numId="7">
    <w:abstractNumId w:val="18"/>
  </w:num>
  <w:num w:numId="8">
    <w:abstractNumId w:val="9"/>
  </w:num>
  <w:num w:numId="9">
    <w:abstractNumId w:val="15"/>
  </w:num>
  <w:num w:numId="10">
    <w:abstractNumId w:val="0"/>
  </w:num>
  <w:num w:numId="11">
    <w:abstractNumId w:val="12"/>
  </w:num>
  <w:num w:numId="12">
    <w:abstractNumId w:val="21"/>
  </w:num>
  <w:num w:numId="13">
    <w:abstractNumId w:val="7"/>
  </w:num>
  <w:num w:numId="14">
    <w:abstractNumId w:val="4"/>
  </w:num>
  <w:num w:numId="15">
    <w:abstractNumId w:val="6"/>
  </w:num>
  <w:num w:numId="16">
    <w:abstractNumId w:val="20"/>
  </w:num>
  <w:num w:numId="17">
    <w:abstractNumId w:val="16"/>
  </w:num>
  <w:num w:numId="18">
    <w:abstractNumId w:val="23"/>
  </w:num>
  <w:num w:numId="19">
    <w:abstractNumId w:val="5"/>
  </w:num>
  <w:num w:numId="20">
    <w:abstractNumId w:val="2"/>
  </w:num>
  <w:num w:numId="21">
    <w:abstractNumId w:val="17"/>
  </w:num>
  <w:num w:numId="22">
    <w:abstractNumId w:val="22"/>
  </w:num>
  <w:num w:numId="23">
    <w:abstractNumId w:val="19"/>
  </w:num>
  <w:num w:numId="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21F"/>
    <w:rsid w:val="005B45DE"/>
    <w:rsid w:val="005B4C1E"/>
    <w:rsid w:val="005B5C93"/>
    <w:rsid w:val="005B6F83"/>
    <w:rsid w:val="005B7A0C"/>
    <w:rsid w:val="005C113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2021-04-05T17:14:00Z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